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09C437" w14:textId="27B93BC9" w:rsidR="004D01AD" w:rsidRPr="0055408B" w:rsidRDefault="00C46AA2" w:rsidP="004D01AD">
      <w:pPr>
        <w:rPr>
          <w:b/>
          <w:bCs/>
        </w:rPr>
      </w:pPr>
      <w:r w:rsidRPr="0055408B">
        <w:rPr>
          <w:b/>
          <w:bCs/>
        </w:rPr>
        <w:t xml:space="preserve">This folder contains the files accompanying </w:t>
      </w:r>
      <w:r w:rsidRPr="001E0F3A">
        <w:rPr>
          <w:b/>
          <w:bCs/>
          <w:i/>
          <w:iCs/>
        </w:rPr>
        <w:t xml:space="preserve">Chapter 11 </w:t>
      </w:r>
      <w:r w:rsidRPr="0055408B">
        <w:rPr>
          <w:b/>
          <w:bCs/>
        </w:rPr>
        <w:t>of Righting Software.</w:t>
      </w:r>
    </w:p>
    <w:p w14:paraId="258209FF" w14:textId="5E412241" w:rsidR="00C46AA2" w:rsidRDefault="00C46AA2" w:rsidP="000128F0">
      <w:r>
        <w:t>The files correspond to the iterations described in the chapter</w:t>
      </w:r>
      <w:r w:rsidR="0055408B">
        <w:t>. The files demonstrate</w:t>
      </w:r>
      <w:r w:rsidR="004D01AD">
        <w:t xml:space="preserve"> how to produce the numbers </w:t>
      </w:r>
      <w:r w:rsidR="0055408B">
        <w:t xml:space="preserve">the iterations refer to. In addition </w:t>
      </w:r>
      <w:r w:rsidR="004D01AD">
        <w:t>there are analysis files of the various number</w:t>
      </w:r>
      <w:r w:rsidR="0055408B">
        <w:t>s</w:t>
      </w:r>
      <w:r w:rsidR="000D140D">
        <w:t xml:space="preserve"> produced by the iterations</w:t>
      </w:r>
      <w:r w:rsidR="004D01AD">
        <w:t xml:space="preserve">. </w:t>
      </w:r>
      <w:r w:rsidR="00A64B77">
        <w:t xml:space="preserve">You can use these files as templates for your project, and whenever possible the files are parameterized. </w:t>
      </w:r>
    </w:p>
    <w:p w14:paraId="0D676D4D" w14:textId="77777777" w:rsidR="00A64B77" w:rsidRDefault="004D01AD" w:rsidP="004D01AD">
      <w:r>
        <w:t xml:space="preserve">The iteration files are numbered and are </w:t>
      </w:r>
      <w:r w:rsidR="00A64B77">
        <w:t xml:space="preserve">available as </w:t>
      </w:r>
      <w:r>
        <w:t xml:space="preserve">pairs of Excel and Microsoft Project, each pair has the same number. </w:t>
      </w:r>
    </w:p>
    <w:p w14:paraId="65810591" w14:textId="44172880" w:rsidR="004D01AD" w:rsidRDefault="004D01AD" w:rsidP="000D140D">
      <w:r>
        <w:t xml:space="preserve">The Project file </w:t>
      </w:r>
      <w:proofErr w:type="gramStart"/>
      <w:r w:rsidR="000D140D">
        <w:t>for</w:t>
      </w:r>
      <w:r w:rsidR="00A64B77">
        <w:t xml:space="preserve"> each </w:t>
      </w:r>
      <w:r w:rsidR="00E72809">
        <w:t>iteration</w:t>
      </w:r>
      <w:proofErr w:type="gramEnd"/>
      <w:r w:rsidR="00A64B77">
        <w:t xml:space="preserve"> </w:t>
      </w:r>
      <w:r>
        <w:t>is used to model the network</w:t>
      </w:r>
      <w:r w:rsidR="00ED6235">
        <w:t xml:space="preserve">, </w:t>
      </w:r>
      <w:r>
        <w:t>schedule the start and completion date for each activity</w:t>
      </w:r>
      <w:r w:rsidR="00AA5CD0">
        <w:t>, and to calculate the floats</w:t>
      </w:r>
      <w:r>
        <w:t xml:space="preserve">. The </w:t>
      </w:r>
      <w:r w:rsidR="00E72809">
        <w:t xml:space="preserve">corresponding </w:t>
      </w:r>
      <w:r>
        <w:t xml:space="preserve">Excel file is used </w:t>
      </w:r>
      <w:r w:rsidR="00AA5CD0">
        <w:t>to calculate the</w:t>
      </w:r>
      <w:r>
        <w:t xml:space="preserve"> </w:t>
      </w:r>
      <w:r w:rsidR="00AA5CD0">
        <w:t>d</w:t>
      </w:r>
      <w:r>
        <w:t>uration, cost, cost elements, efficiency, and average staffing</w:t>
      </w:r>
      <w:r w:rsidR="00AA5CD0">
        <w:t xml:space="preserve"> of each solution</w:t>
      </w:r>
      <w:r>
        <w:t xml:space="preserve">. The order of the </w:t>
      </w:r>
      <w:r w:rsidR="00E72809">
        <w:t>iterations</w:t>
      </w:r>
      <w:r>
        <w:t xml:space="preserve"> is the same as the progression in the chapter. </w:t>
      </w:r>
    </w:p>
    <w:p w14:paraId="197BB0A5" w14:textId="1DEF060E" w:rsidR="004D01AD" w:rsidRDefault="004D01AD" w:rsidP="00ED6235">
      <w:r>
        <w:t xml:space="preserve">The </w:t>
      </w:r>
      <w:r w:rsidR="00ED6235">
        <w:t>iteration files</w:t>
      </w:r>
      <w:r w:rsidR="00F66965">
        <w:t xml:space="preserve"> are:</w:t>
      </w:r>
    </w:p>
    <w:p w14:paraId="4C1DC4F8" w14:textId="48A812E6" w:rsidR="00A17CFF" w:rsidRDefault="00A17CFF" w:rsidP="00BE121E">
      <w:pPr>
        <w:pStyle w:val="ListNumber"/>
        <w:numPr>
          <w:ilvl w:val="0"/>
          <w:numId w:val="30"/>
        </w:numPr>
      </w:pPr>
      <w:r w:rsidRPr="00C86EC7">
        <w:rPr>
          <w:b/>
          <w:bCs/>
        </w:rPr>
        <w:t>Dependencies</w:t>
      </w:r>
      <w:r w:rsidR="004D01AD" w:rsidRPr="00C86EC7">
        <w:rPr>
          <w:b/>
          <w:bCs/>
        </w:rPr>
        <w:t xml:space="preserve"> </w:t>
      </w:r>
      <w:r w:rsidR="00A76CA1">
        <w:rPr>
          <w:b/>
          <w:bCs/>
        </w:rPr>
        <w:t>O</w:t>
      </w:r>
      <w:r w:rsidR="004D01AD" w:rsidRPr="00C86EC7">
        <w:rPr>
          <w:b/>
          <w:bCs/>
        </w:rPr>
        <w:t>nly</w:t>
      </w:r>
      <w:r w:rsidR="00C86EC7">
        <w:t xml:space="preserve">. </w:t>
      </w:r>
      <w:r w:rsidR="001E0F3A">
        <w:t>Page 262, j</w:t>
      </w:r>
      <w:r w:rsidR="004D01AD">
        <w:t>ust the activities and the completion dates, no resources</w:t>
      </w:r>
      <w:r w:rsidR="001E0F3A">
        <w:t xml:space="preserve"> or cost.</w:t>
      </w:r>
    </w:p>
    <w:p w14:paraId="260896E0" w14:textId="763D227C" w:rsidR="00505948" w:rsidRDefault="00C86EC7" w:rsidP="00A76CA1">
      <w:pPr>
        <w:pStyle w:val="ListNumber"/>
        <w:numPr>
          <w:ilvl w:val="0"/>
          <w:numId w:val="30"/>
        </w:numPr>
      </w:pPr>
      <w:r w:rsidRPr="00C86EC7">
        <w:rPr>
          <w:b/>
          <w:bCs/>
        </w:rPr>
        <w:t>U</w:t>
      </w:r>
      <w:r w:rsidR="00193D21" w:rsidRPr="00C86EC7">
        <w:rPr>
          <w:b/>
          <w:bCs/>
        </w:rPr>
        <w:t xml:space="preserve">nlimited </w:t>
      </w:r>
      <w:r w:rsidR="00A76CA1">
        <w:rPr>
          <w:b/>
          <w:bCs/>
        </w:rPr>
        <w:t>R</w:t>
      </w:r>
      <w:r w:rsidR="00193D21" w:rsidRPr="00C86EC7">
        <w:rPr>
          <w:b/>
          <w:bCs/>
        </w:rPr>
        <w:t>esources</w:t>
      </w:r>
      <w:r w:rsidR="00F66965">
        <w:t xml:space="preserve">. </w:t>
      </w:r>
      <w:r w:rsidR="00A76CA1">
        <w:t>Page 265, u</w:t>
      </w:r>
      <w:r>
        <w:t xml:space="preserve">sing up to </w:t>
      </w:r>
      <w:r w:rsidR="005407F6">
        <w:t>four</w:t>
      </w:r>
      <w:r w:rsidR="00661CDF">
        <w:t xml:space="preserve"> developers, </w:t>
      </w:r>
      <w:r w:rsidR="005407F6">
        <w:t>two</w:t>
      </w:r>
      <w:r w:rsidR="00661CDF">
        <w:t xml:space="preserve"> database architects and one test engineer</w:t>
      </w:r>
      <w:r>
        <w:t xml:space="preserve"> </w:t>
      </w:r>
      <w:r w:rsidR="00EA2E1F">
        <w:t>without consuming</w:t>
      </w:r>
      <w:r w:rsidR="00EB3688">
        <w:t xml:space="preserve"> </w:t>
      </w:r>
      <w:r w:rsidR="00661CDF">
        <w:t>much float</w:t>
      </w:r>
      <w:r w:rsidR="001E0F3A">
        <w:t>.</w:t>
      </w:r>
    </w:p>
    <w:p w14:paraId="260896E1" w14:textId="7AC1A7B0" w:rsidR="00505948" w:rsidRDefault="00C86EC7" w:rsidP="00A76CA1">
      <w:pPr>
        <w:pStyle w:val="ListNumber"/>
        <w:numPr>
          <w:ilvl w:val="0"/>
          <w:numId w:val="30"/>
        </w:numPr>
      </w:pPr>
      <w:r w:rsidRPr="00C86EC7">
        <w:rPr>
          <w:b/>
          <w:bCs/>
        </w:rPr>
        <w:t xml:space="preserve">Infrastructure </w:t>
      </w:r>
      <w:r w:rsidR="00A76CA1">
        <w:rPr>
          <w:b/>
          <w:bCs/>
        </w:rPr>
        <w:t>F</w:t>
      </w:r>
      <w:r w:rsidRPr="00C86EC7">
        <w:rPr>
          <w:b/>
          <w:bCs/>
        </w:rPr>
        <w:t>irst</w:t>
      </w:r>
      <w:r>
        <w:t xml:space="preserve">. </w:t>
      </w:r>
      <w:r w:rsidR="00A76CA1">
        <w:t>Page 267, m</w:t>
      </w:r>
      <w:r w:rsidR="00661CDF">
        <w:t>oving the infrastructure to the beginning of the project</w:t>
      </w:r>
    </w:p>
    <w:p w14:paraId="260896E2" w14:textId="57B41498" w:rsidR="00505948" w:rsidRDefault="00C86EC7" w:rsidP="00A76CA1">
      <w:pPr>
        <w:pStyle w:val="ListNumber"/>
        <w:numPr>
          <w:ilvl w:val="0"/>
          <w:numId w:val="30"/>
        </w:numPr>
      </w:pPr>
      <w:r w:rsidRPr="00C86EC7">
        <w:rPr>
          <w:b/>
          <w:bCs/>
        </w:rPr>
        <w:t xml:space="preserve">Infrastructure </w:t>
      </w:r>
      <w:r w:rsidR="00A76CA1">
        <w:rPr>
          <w:b/>
          <w:bCs/>
        </w:rPr>
        <w:t>F</w:t>
      </w:r>
      <w:r w:rsidRPr="00C86EC7">
        <w:rPr>
          <w:b/>
          <w:bCs/>
        </w:rPr>
        <w:t xml:space="preserve">irst with </w:t>
      </w:r>
      <w:r w:rsidR="00A76CA1">
        <w:rPr>
          <w:b/>
          <w:bCs/>
        </w:rPr>
        <w:t>L</w:t>
      </w:r>
      <w:r w:rsidRPr="00C86EC7">
        <w:rPr>
          <w:b/>
          <w:bCs/>
        </w:rPr>
        <w:t xml:space="preserve">imited </w:t>
      </w:r>
      <w:r w:rsidR="00A76CA1">
        <w:rPr>
          <w:b/>
          <w:bCs/>
        </w:rPr>
        <w:t>R</w:t>
      </w:r>
      <w:r w:rsidRPr="00C86EC7">
        <w:rPr>
          <w:b/>
          <w:bCs/>
        </w:rPr>
        <w:t>esources</w:t>
      </w:r>
      <w:r>
        <w:t xml:space="preserve">. </w:t>
      </w:r>
      <w:r w:rsidR="00A76CA1">
        <w:t>Page 269, c</w:t>
      </w:r>
      <w:r w:rsidR="00B81281">
        <w:t>urtailing the initial availability of resources</w:t>
      </w:r>
      <w:r w:rsidR="00D3124C">
        <w:t xml:space="preserve"> with infrastructure first</w:t>
      </w:r>
      <w:r w:rsidR="001E0F3A">
        <w:t>.</w:t>
      </w:r>
    </w:p>
    <w:p w14:paraId="260896E3" w14:textId="6DD1F852" w:rsidR="00505948" w:rsidRDefault="00C86EC7" w:rsidP="00A76CA1">
      <w:pPr>
        <w:pStyle w:val="ListNumber"/>
        <w:numPr>
          <w:ilvl w:val="0"/>
          <w:numId w:val="30"/>
        </w:numPr>
      </w:pPr>
      <w:r w:rsidRPr="00C86EC7">
        <w:rPr>
          <w:b/>
          <w:bCs/>
        </w:rPr>
        <w:t xml:space="preserve">No </w:t>
      </w:r>
      <w:r w:rsidR="00A76CA1">
        <w:rPr>
          <w:b/>
          <w:bCs/>
        </w:rPr>
        <w:t>D</w:t>
      </w:r>
      <w:r w:rsidRPr="00C86EC7">
        <w:rPr>
          <w:b/>
          <w:bCs/>
        </w:rPr>
        <w:t xml:space="preserve">atabase </w:t>
      </w:r>
      <w:r w:rsidR="00A76CA1">
        <w:rPr>
          <w:b/>
          <w:bCs/>
        </w:rPr>
        <w:t>A</w:t>
      </w:r>
      <w:r w:rsidRPr="00C86EC7">
        <w:rPr>
          <w:b/>
          <w:bCs/>
        </w:rPr>
        <w:t>rchitects</w:t>
      </w:r>
      <w:r>
        <w:t xml:space="preserve">. </w:t>
      </w:r>
      <w:r w:rsidR="00A76CA1">
        <w:t>Page 270, l</w:t>
      </w:r>
      <w:r w:rsidR="00661CDF">
        <w:t xml:space="preserve">imiting the resources by </w:t>
      </w:r>
      <w:r w:rsidR="00F23D80">
        <w:t>removing</w:t>
      </w:r>
      <w:r w:rsidR="00661CDF">
        <w:t xml:space="preserve"> the database architects </w:t>
      </w:r>
      <w:r w:rsidR="008A4D6D">
        <w:t xml:space="preserve">and capping the developers at </w:t>
      </w:r>
      <w:r w:rsidR="005407F6">
        <w:t>four</w:t>
      </w:r>
      <w:r w:rsidR="001E0F3A">
        <w:t>.</w:t>
      </w:r>
    </w:p>
    <w:p w14:paraId="260896E4" w14:textId="003F43DA" w:rsidR="00505948" w:rsidRDefault="00C86EC7" w:rsidP="00A76CA1">
      <w:pPr>
        <w:pStyle w:val="ListNumber"/>
        <w:numPr>
          <w:ilvl w:val="0"/>
          <w:numId w:val="30"/>
        </w:numPr>
      </w:pPr>
      <w:r w:rsidRPr="00C86EC7">
        <w:rPr>
          <w:b/>
          <w:bCs/>
        </w:rPr>
        <w:t xml:space="preserve">Further </w:t>
      </w:r>
      <w:r w:rsidR="00A76CA1">
        <w:rPr>
          <w:b/>
          <w:bCs/>
        </w:rPr>
        <w:t>L</w:t>
      </w:r>
      <w:r w:rsidRPr="00C86EC7">
        <w:rPr>
          <w:b/>
          <w:bCs/>
        </w:rPr>
        <w:t xml:space="preserve">imited </w:t>
      </w:r>
      <w:r w:rsidR="00A76CA1">
        <w:rPr>
          <w:b/>
          <w:bCs/>
        </w:rPr>
        <w:t>R</w:t>
      </w:r>
      <w:r w:rsidRPr="00C86EC7">
        <w:rPr>
          <w:b/>
          <w:bCs/>
        </w:rPr>
        <w:t>esources</w:t>
      </w:r>
      <w:r>
        <w:t xml:space="preserve">. </w:t>
      </w:r>
      <w:r w:rsidR="00A76CA1">
        <w:t>Page 270, f</w:t>
      </w:r>
      <w:r w:rsidR="00D3124C">
        <w:t>urther r</w:t>
      </w:r>
      <w:r w:rsidR="00661CDF">
        <w:t xml:space="preserve">estricting </w:t>
      </w:r>
      <w:r w:rsidR="004F3497">
        <w:t xml:space="preserve">resources to three </w:t>
      </w:r>
      <w:r w:rsidR="00661CDF">
        <w:t xml:space="preserve">developers </w:t>
      </w:r>
      <w:r w:rsidR="005407F6">
        <w:t>plus</w:t>
      </w:r>
      <w:r w:rsidR="00661CDF">
        <w:t xml:space="preserve"> a test engineer</w:t>
      </w:r>
      <w:r w:rsidR="004D01AD">
        <w:t xml:space="preserve"> (this is the </w:t>
      </w:r>
      <w:r w:rsidR="005A544E">
        <w:t>N</w:t>
      </w:r>
      <w:r w:rsidR="004D01AD">
        <w:t>ormal solution)</w:t>
      </w:r>
      <w:r w:rsidR="001E0F3A">
        <w:t>.</w:t>
      </w:r>
    </w:p>
    <w:p w14:paraId="260896E5" w14:textId="1854A90B" w:rsidR="00505948" w:rsidRDefault="00CB5254" w:rsidP="00A76CA1">
      <w:pPr>
        <w:pStyle w:val="ListNumber"/>
        <w:numPr>
          <w:ilvl w:val="0"/>
          <w:numId w:val="30"/>
        </w:numPr>
      </w:pPr>
      <w:r w:rsidRPr="00CB5254">
        <w:rPr>
          <w:b/>
          <w:bCs/>
        </w:rPr>
        <w:t xml:space="preserve">No </w:t>
      </w:r>
      <w:r w:rsidR="00A76CA1">
        <w:rPr>
          <w:b/>
          <w:bCs/>
        </w:rPr>
        <w:t>T</w:t>
      </w:r>
      <w:r w:rsidRPr="00CB5254">
        <w:rPr>
          <w:b/>
          <w:bCs/>
        </w:rPr>
        <w:t xml:space="preserve">est </w:t>
      </w:r>
      <w:r w:rsidR="00A76CA1">
        <w:rPr>
          <w:b/>
          <w:bCs/>
        </w:rPr>
        <w:t>E</w:t>
      </w:r>
      <w:r w:rsidRPr="00CB5254">
        <w:rPr>
          <w:b/>
          <w:bCs/>
        </w:rPr>
        <w:t>ngineer</w:t>
      </w:r>
      <w:r>
        <w:t xml:space="preserve">. </w:t>
      </w:r>
      <w:r w:rsidR="00A76CA1">
        <w:t>Page 272, t</w:t>
      </w:r>
      <w:r w:rsidR="00505948">
        <w:t>aking away the test engineer</w:t>
      </w:r>
      <w:r>
        <w:t>, required developers to compensate</w:t>
      </w:r>
      <w:r w:rsidR="001E0F3A">
        <w:t>.</w:t>
      </w:r>
    </w:p>
    <w:p w14:paraId="260896E6" w14:textId="0DD88EEB" w:rsidR="00505948" w:rsidRDefault="00DA5201" w:rsidP="00A76CA1">
      <w:pPr>
        <w:pStyle w:val="ListNumber"/>
        <w:numPr>
          <w:ilvl w:val="0"/>
          <w:numId w:val="30"/>
        </w:numPr>
      </w:pPr>
      <w:r w:rsidRPr="00DA5201">
        <w:rPr>
          <w:b/>
          <w:bCs/>
        </w:rPr>
        <w:t>Subcritical</w:t>
      </w:r>
      <w:r>
        <w:t xml:space="preserve">. </w:t>
      </w:r>
      <w:r w:rsidR="00A76CA1">
        <w:t>Page 272, v</w:t>
      </w:r>
      <w:r w:rsidR="00661CDF">
        <w:t>enturi</w:t>
      </w:r>
      <w:r w:rsidR="00241170">
        <w:t>ng into the sub</w:t>
      </w:r>
      <w:r w:rsidR="00505948">
        <w:t>critical range</w:t>
      </w:r>
      <w:r w:rsidR="001E0F3A">
        <w:t>.</w:t>
      </w:r>
    </w:p>
    <w:p w14:paraId="4AD848B4" w14:textId="40474855" w:rsidR="00920CE6" w:rsidRDefault="00B16385" w:rsidP="00A76CA1">
      <w:pPr>
        <w:pStyle w:val="ListNumber"/>
        <w:numPr>
          <w:ilvl w:val="0"/>
          <w:numId w:val="30"/>
        </w:numPr>
      </w:pPr>
      <w:r w:rsidRPr="00B16385">
        <w:rPr>
          <w:b/>
          <w:bCs/>
        </w:rPr>
        <w:t>TopDev2 Compression</w:t>
      </w:r>
      <w:r>
        <w:t xml:space="preserve">. </w:t>
      </w:r>
      <w:r w:rsidR="00A76CA1">
        <w:t>Page 276, e</w:t>
      </w:r>
      <w:r w:rsidR="00920CE6">
        <w:t>ngaging a top developer instead of Developer 2</w:t>
      </w:r>
      <w:r w:rsidR="001E0F3A">
        <w:t>.</w:t>
      </w:r>
    </w:p>
    <w:p w14:paraId="60874389" w14:textId="4718C7F8" w:rsidR="00920CE6" w:rsidRDefault="00B16385" w:rsidP="00A76CA1">
      <w:pPr>
        <w:pStyle w:val="ListNumber"/>
        <w:numPr>
          <w:ilvl w:val="0"/>
          <w:numId w:val="30"/>
        </w:numPr>
      </w:pPr>
      <w:r w:rsidRPr="00B16385">
        <w:rPr>
          <w:b/>
          <w:bCs/>
        </w:rPr>
        <w:t xml:space="preserve">TopDev2+TopDev1 </w:t>
      </w:r>
      <w:r w:rsidR="00A76CA1">
        <w:rPr>
          <w:b/>
          <w:bCs/>
        </w:rPr>
        <w:t>C</w:t>
      </w:r>
      <w:r w:rsidRPr="00B16385">
        <w:rPr>
          <w:b/>
          <w:bCs/>
        </w:rPr>
        <w:t>ompression</w:t>
      </w:r>
      <w:r>
        <w:t xml:space="preserve">. </w:t>
      </w:r>
      <w:r w:rsidR="00A76CA1">
        <w:t>Page 278, e</w:t>
      </w:r>
      <w:r w:rsidR="00920CE6">
        <w:t>ngaging an additional top developer</w:t>
      </w:r>
      <w:r w:rsidR="00CB4B74">
        <w:t xml:space="preserve"> instead of </w:t>
      </w:r>
      <w:r w:rsidR="00920CE6">
        <w:t>Developer 1</w:t>
      </w:r>
      <w:r w:rsidR="001E0F3A">
        <w:t>.</w:t>
      </w:r>
    </w:p>
    <w:p w14:paraId="11B393AF" w14:textId="6D2E0278" w:rsidR="00920CE6" w:rsidRDefault="00B16385" w:rsidP="00A76CA1">
      <w:pPr>
        <w:pStyle w:val="ListNumber"/>
        <w:numPr>
          <w:ilvl w:val="0"/>
          <w:numId w:val="30"/>
        </w:numPr>
      </w:pPr>
      <w:r w:rsidRPr="00B16385">
        <w:rPr>
          <w:b/>
          <w:bCs/>
        </w:rPr>
        <w:t xml:space="preserve">Parallel </w:t>
      </w:r>
      <w:r w:rsidR="00A76CA1">
        <w:rPr>
          <w:b/>
          <w:bCs/>
        </w:rPr>
        <w:t>I</w:t>
      </w:r>
      <w:r w:rsidRPr="00B16385">
        <w:rPr>
          <w:b/>
          <w:bCs/>
        </w:rPr>
        <w:t xml:space="preserve">nfrastructure and </w:t>
      </w:r>
      <w:r w:rsidR="00A76CA1">
        <w:rPr>
          <w:b/>
          <w:bCs/>
        </w:rPr>
        <w:t>C</w:t>
      </w:r>
      <w:r w:rsidRPr="00B16385">
        <w:rPr>
          <w:b/>
          <w:bCs/>
        </w:rPr>
        <w:t xml:space="preserve">lients </w:t>
      </w:r>
      <w:r w:rsidR="00A76CA1">
        <w:rPr>
          <w:b/>
          <w:bCs/>
        </w:rPr>
        <w:t>F</w:t>
      </w:r>
      <w:r w:rsidRPr="00B16385">
        <w:rPr>
          <w:b/>
          <w:bCs/>
        </w:rPr>
        <w:t xml:space="preserve">ront </w:t>
      </w:r>
      <w:r w:rsidR="00A76CA1">
        <w:rPr>
          <w:b/>
          <w:bCs/>
        </w:rPr>
        <w:t>E</w:t>
      </w:r>
      <w:r w:rsidRPr="00B16385">
        <w:rPr>
          <w:b/>
          <w:bCs/>
        </w:rPr>
        <w:t>nd</w:t>
      </w:r>
      <w:r>
        <w:t xml:space="preserve">. </w:t>
      </w:r>
      <w:r w:rsidR="00A76CA1">
        <w:t>Page 280, p</w:t>
      </w:r>
      <w:r w:rsidR="009A29A5">
        <w:t>arallel work by m</w:t>
      </w:r>
      <w:r w:rsidR="00920CE6">
        <w:t>oving the infrastructure and the clients design to the front end of the project</w:t>
      </w:r>
      <w:r w:rsidR="001E0F3A">
        <w:t>.</w:t>
      </w:r>
    </w:p>
    <w:p w14:paraId="0237193F" w14:textId="3DAFA033" w:rsidR="00920CE6" w:rsidRDefault="00A76CA1" w:rsidP="00A76CA1">
      <w:pPr>
        <w:pStyle w:val="ListNumber"/>
        <w:numPr>
          <w:ilvl w:val="0"/>
          <w:numId w:val="30"/>
        </w:numPr>
      </w:pPr>
      <w:r>
        <w:rPr>
          <w:b/>
          <w:bCs/>
        </w:rPr>
        <w:t>Managers S</w:t>
      </w:r>
      <w:r w:rsidR="00B16385" w:rsidRPr="00B16385">
        <w:rPr>
          <w:b/>
          <w:bCs/>
        </w:rPr>
        <w:t>imulators</w:t>
      </w:r>
      <w:r w:rsidR="00B16385">
        <w:t xml:space="preserve">. </w:t>
      </w:r>
      <w:r>
        <w:t>Page 284, i</w:t>
      </w:r>
      <w:r w:rsidR="00920CE6">
        <w:t xml:space="preserve">ntroducing </w:t>
      </w:r>
      <w:r w:rsidR="00920CE6" w:rsidRPr="00920CE6">
        <w:rPr>
          <w:i/>
          <w:iCs/>
        </w:rPr>
        <w:t>Manager</w:t>
      </w:r>
      <w:r w:rsidR="00920CE6">
        <w:t xml:space="preserve"> </w:t>
      </w:r>
      <w:proofErr w:type="gramStart"/>
      <w:r w:rsidR="00920CE6">
        <w:t>simulators</w:t>
      </w:r>
      <w:proofErr w:type="gramEnd"/>
      <w:r w:rsidR="00920CE6">
        <w:t xml:space="preserve"> and splitting</w:t>
      </w:r>
      <w:r w:rsidR="004D01AD">
        <w:t xml:space="preserve"> the development of the clients</w:t>
      </w:r>
      <w:r w:rsidR="001E0F3A">
        <w:t>.</w:t>
      </w:r>
    </w:p>
    <w:p w14:paraId="0B856D79" w14:textId="037F5F48" w:rsidR="00A76CA1" w:rsidRDefault="00B16385" w:rsidP="001A56B4">
      <w:pPr>
        <w:pStyle w:val="ListNumber"/>
        <w:numPr>
          <w:ilvl w:val="0"/>
          <w:numId w:val="30"/>
        </w:numPr>
      </w:pPr>
      <w:r w:rsidRPr="00B16385">
        <w:rPr>
          <w:b/>
          <w:bCs/>
        </w:rPr>
        <w:t>D1</w:t>
      </w:r>
      <w:r w:rsidR="00DE6579">
        <w:rPr>
          <w:b/>
          <w:bCs/>
        </w:rPr>
        <w:t>,</w:t>
      </w:r>
      <w:r w:rsidRPr="00B16385">
        <w:rPr>
          <w:b/>
          <w:bCs/>
        </w:rPr>
        <w:t xml:space="preserve"> D2</w:t>
      </w:r>
      <w:r w:rsidR="00DE6579">
        <w:rPr>
          <w:b/>
          <w:bCs/>
        </w:rPr>
        <w:t>,</w:t>
      </w:r>
      <w:r w:rsidRPr="00B16385">
        <w:rPr>
          <w:b/>
          <w:bCs/>
        </w:rPr>
        <w:t xml:space="preserve"> D3</w:t>
      </w:r>
      <w:r w:rsidR="00DE6579">
        <w:rPr>
          <w:b/>
          <w:bCs/>
        </w:rPr>
        <w:t>,</w:t>
      </w:r>
      <w:r w:rsidRPr="00B16385">
        <w:rPr>
          <w:b/>
          <w:bCs/>
        </w:rPr>
        <w:t xml:space="preserve"> D4</w:t>
      </w:r>
      <w:r w:rsidR="00DE6579">
        <w:rPr>
          <w:b/>
          <w:bCs/>
        </w:rPr>
        <w:t xml:space="preserve"> </w:t>
      </w:r>
      <w:r w:rsidR="00A76CA1">
        <w:rPr>
          <w:b/>
          <w:bCs/>
        </w:rPr>
        <w:t>R</w:t>
      </w:r>
      <w:r w:rsidRPr="00B16385">
        <w:rPr>
          <w:b/>
          <w:bCs/>
        </w:rPr>
        <w:t xml:space="preserve">isk </w:t>
      </w:r>
      <w:r w:rsidR="00A76CA1">
        <w:rPr>
          <w:b/>
          <w:bCs/>
        </w:rPr>
        <w:t>C</w:t>
      </w:r>
      <w:r w:rsidRPr="009222CD">
        <w:rPr>
          <w:b/>
          <w:bCs/>
        </w:rPr>
        <w:t>alculations</w:t>
      </w:r>
      <w:r>
        <w:t xml:space="preserve">. </w:t>
      </w:r>
      <w:r w:rsidR="00097C34">
        <w:t>Page 295-296, t</w:t>
      </w:r>
      <w:r w:rsidR="00E95831" w:rsidRPr="00E95831">
        <w:t>he</w:t>
      </w:r>
      <w:r w:rsidR="00E95831">
        <w:t>s</w:t>
      </w:r>
      <w:r w:rsidR="00E95831" w:rsidRPr="00E95831">
        <w:t>e are four Microsoft Project files (</w:t>
      </w:r>
      <w:r w:rsidR="00E95831" w:rsidRPr="009222CD">
        <w:rPr>
          <w:b/>
          <w:bCs/>
        </w:rPr>
        <w:t>D1</w:t>
      </w:r>
      <w:r w:rsidR="00E95831" w:rsidRPr="00E95831">
        <w:t xml:space="preserve">, </w:t>
      </w:r>
      <w:r w:rsidR="00E95831" w:rsidRPr="009222CD">
        <w:rPr>
          <w:b/>
          <w:bCs/>
        </w:rPr>
        <w:t>D2</w:t>
      </w:r>
      <w:r w:rsidR="00E95831" w:rsidRPr="00E95831">
        <w:t xml:space="preserve">, </w:t>
      </w:r>
      <w:r w:rsidR="00E95831" w:rsidRPr="009222CD">
        <w:rPr>
          <w:b/>
          <w:bCs/>
        </w:rPr>
        <w:t>D3</w:t>
      </w:r>
      <w:r w:rsidR="00E95831" w:rsidRPr="00E95831">
        <w:t xml:space="preserve">, </w:t>
      </w:r>
      <w:r w:rsidR="00E95831" w:rsidRPr="009222CD">
        <w:rPr>
          <w:b/>
          <w:bCs/>
        </w:rPr>
        <w:t>D4</w:t>
      </w:r>
      <w:r w:rsidR="00E95831" w:rsidRPr="00E95831">
        <w:t xml:space="preserve">) used to calculate the floats for </w:t>
      </w:r>
      <w:r w:rsidR="00ED6235">
        <w:t xml:space="preserve">the </w:t>
      </w:r>
      <w:r w:rsidR="00E95831" w:rsidRPr="00E95831">
        <w:t xml:space="preserve">risk decompression </w:t>
      </w:r>
      <w:r w:rsidR="00E95831">
        <w:t xml:space="preserve">points </w:t>
      </w:r>
      <w:r w:rsidR="00E95831" w:rsidRPr="00E95831">
        <w:t xml:space="preserve">and a corresponding Excel file with the actual </w:t>
      </w:r>
      <w:r w:rsidR="00ED6235">
        <w:t xml:space="preserve">risk </w:t>
      </w:r>
      <w:r w:rsidR="00E95831" w:rsidRPr="00E95831">
        <w:t>calculations.</w:t>
      </w:r>
    </w:p>
    <w:p w14:paraId="4876EF66" w14:textId="77777777" w:rsidR="00A13FF2" w:rsidRDefault="00A13FF2" w:rsidP="00A13FF2">
      <w:pPr>
        <w:pStyle w:val="ListNumber"/>
        <w:numPr>
          <w:ilvl w:val="0"/>
          <w:numId w:val="0"/>
        </w:numPr>
        <w:ind w:left="360"/>
      </w:pPr>
    </w:p>
    <w:p w14:paraId="445F2590" w14:textId="59FFF50B" w:rsidR="00A76CA1" w:rsidRDefault="00A13FF2">
      <w:pPr>
        <w:spacing w:before="0" w:after="0" w:line="240" w:lineRule="auto"/>
        <w:jc w:val="left"/>
        <w:rPr>
          <w:snapToGrid w:val="0"/>
          <w:color w:val="000080"/>
        </w:rPr>
      </w:pPr>
      <w:r>
        <w:t>[Continued on next page]</w:t>
      </w:r>
      <w:r w:rsidR="00A76CA1">
        <w:br w:type="page"/>
      </w:r>
    </w:p>
    <w:p w14:paraId="4FC0F919" w14:textId="77777777" w:rsidR="00E95831" w:rsidRDefault="00E95831" w:rsidP="00A76CA1">
      <w:pPr>
        <w:pStyle w:val="ListNumber"/>
        <w:numPr>
          <w:ilvl w:val="0"/>
          <w:numId w:val="0"/>
        </w:numPr>
        <w:ind w:left="360"/>
      </w:pPr>
    </w:p>
    <w:p w14:paraId="3F3C5AC2" w14:textId="77777777" w:rsidR="004D01AD" w:rsidRDefault="004D01AD" w:rsidP="00C46AA2">
      <w:r>
        <w:t>The two analysis files are both Excel files:</w:t>
      </w:r>
    </w:p>
    <w:p w14:paraId="417EB892" w14:textId="66EB4640" w:rsidR="0055408B" w:rsidRPr="00A76CA1" w:rsidRDefault="00055F2F" w:rsidP="001A56B4">
      <w:pPr>
        <w:pStyle w:val="ListParagraph"/>
        <w:numPr>
          <w:ilvl w:val="0"/>
          <w:numId w:val="33"/>
        </w:numPr>
        <w:rPr>
          <w:snapToGrid w:val="0"/>
          <w:color w:val="000080"/>
        </w:rPr>
      </w:pPr>
      <w:r w:rsidRPr="00A76CA1">
        <w:rPr>
          <w:b/>
          <w:bCs/>
          <w:snapToGrid w:val="0"/>
          <w:color w:val="000080"/>
        </w:rPr>
        <w:t>Project Time Cost</w:t>
      </w:r>
      <w:r w:rsidR="007411F6" w:rsidRPr="00A76CA1">
        <w:rPr>
          <w:snapToGrid w:val="0"/>
          <w:color w:val="000080"/>
        </w:rPr>
        <w:t>. U</w:t>
      </w:r>
      <w:r w:rsidRPr="00A76CA1">
        <w:rPr>
          <w:snapToGrid w:val="0"/>
          <w:color w:val="000080"/>
        </w:rPr>
        <w:t xml:space="preserve">sed to calculate and plot the </w:t>
      </w:r>
      <w:r w:rsidR="00A76CA1" w:rsidRPr="00A76CA1">
        <w:rPr>
          <w:snapToGrid w:val="0"/>
          <w:color w:val="000080"/>
        </w:rPr>
        <w:t>throughput analysis (page 287), efficiency analysis (page 289)</w:t>
      </w:r>
      <w:r w:rsidR="00A76CA1">
        <w:rPr>
          <w:snapToGrid w:val="0"/>
          <w:color w:val="000080"/>
        </w:rPr>
        <w:t xml:space="preserve">, </w:t>
      </w:r>
      <w:r w:rsidRPr="00A76CA1">
        <w:rPr>
          <w:snapToGrid w:val="0"/>
          <w:color w:val="000080"/>
        </w:rPr>
        <w:t>time cost curve</w:t>
      </w:r>
      <w:r w:rsidR="00A76CA1" w:rsidRPr="00A76CA1">
        <w:rPr>
          <w:snapToGrid w:val="0"/>
          <w:color w:val="000080"/>
        </w:rPr>
        <w:t xml:space="preserve"> (page 290)</w:t>
      </w:r>
      <w:r w:rsidRPr="00A76CA1">
        <w:rPr>
          <w:snapToGrid w:val="0"/>
          <w:color w:val="000080"/>
        </w:rPr>
        <w:t xml:space="preserve">, </w:t>
      </w:r>
      <w:r w:rsidR="00A76CA1">
        <w:rPr>
          <w:snapToGrid w:val="0"/>
          <w:color w:val="000080"/>
        </w:rPr>
        <w:t>time-cost</w:t>
      </w:r>
      <w:r w:rsidRPr="00A76CA1">
        <w:rPr>
          <w:snapToGrid w:val="0"/>
          <w:color w:val="000080"/>
        </w:rPr>
        <w:t xml:space="preserve"> mathematical correlation models</w:t>
      </w:r>
      <w:r w:rsidR="00A76CA1" w:rsidRPr="00A76CA1">
        <w:rPr>
          <w:snapToGrid w:val="0"/>
          <w:color w:val="000080"/>
        </w:rPr>
        <w:t xml:space="preserve"> (page</w:t>
      </w:r>
      <w:r w:rsidR="001A56B4">
        <w:rPr>
          <w:snapToGrid w:val="0"/>
          <w:color w:val="000080"/>
        </w:rPr>
        <w:t xml:space="preserve"> </w:t>
      </w:r>
      <w:r w:rsidR="00A76CA1" w:rsidRPr="00A76CA1">
        <w:rPr>
          <w:snapToGrid w:val="0"/>
          <w:color w:val="000080"/>
        </w:rPr>
        <w:t>291-292)</w:t>
      </w:r>
      <w:r w:rsidR="00A76CA1">
        <w:rPr>
          <w:snapToGrid w:val="0"/>
          <w:color w:val="000080"/>
        </w:rPr>
        <w:t xml:space="preserve">, and </w:t>
      </w:r>
      <w:r w:rsidRPr="00A76CA1">
        <w:rPr>
          <w:snapToGrid w:val="0"/>
          <w:color w:val="000080"/>
        </w:rPr>
        <w:t>the death zone</w:t>
      </w:r>
      <w:r w:rsidR="00A76CA1" w:rsidRPr="00A76CA1">
        <w:rPr>
          <w:snapToGrid w:val="0"/>
          <w:color w:val="000080"/>
        </w:rPr>
        <w:t xml:space="preserve"> (page 293)</w:t>
      </w:r>
      <w:r w:rsidR="0055408B" w:rsidRPr="00A76CA1">
        <w:rPr>
          <w:snapToGrid w:val="0"/>
          <w:color w:val="000080"/>
        </w:rPr>
        <w:t>.</w:t>
      </w:r>
      <w:r w:rsidR="00ED6235" w:rsidRPr="00A76CA1">
        <w:rPr>
          <w:snapToGrid w:val="0"/>
          <w:color w:val="000080"/>
        </w:rPr>
        <w:br/>
      </w:r>
    </w:p>
    <w:p w14:paraId="6D162A73" w14:textId="0744E5A0" w:rsidR="00055F2F" w:rsidRPr="0055408B" w:rsidRDefault="00055F2F" w:rsidP="00F158A5">
      <w:pPr>
        <w:pStyle w:val="ListParagraph"/>
        <w:numPr>
          <w:ilvl w:val="0"/>
          <w:numId w:val="33"/>
        </w:numPr>
        <w:rPr>
          <w:snapToGrid w:val="0"/>
          <w:color w:val="000080"/>
        </w:rPr>
      </w:pPr>
      <w:r w:rsidRPr="007411F6">
        <w:rPr>
          <w:b/>
          <w:bCs/>
          <w:snapToGrid w:val="0"/>
          <w:color w:val="000080"/>
        </w:rPr>
        <w:t>System Risk Analysis</w:t>
      </w:r>
      <w:r w:rsidR="007411F6">
        <w:rPr>
          <w:snapToGrid w:val="0"/>
          <w:color w:val="000080"/>
        </w:rPr>
        <w:t>. U</w:t>
      </w:r>
      <w:r w:rsidRPr="0055408B">
        <w:rPr>
          <w:snapToGrid w:val="0"/>
          <w:color w:val="000080"/>
        </w:rPr>
        <w:t>sed to calculate the risk for all the relevant solutions</w:t>
      </w:r>
      <w:r w:rsidR="00F158A5">
        <w:rPr>
          <w:snapToGrid w:val="0"/>
          <w:color w:val="000080"/>
        </w:rPr>
        <w:t xml:space="preserve"> (page 293-294)</w:t>
      </w:r>
      <w:r w:rsidRPr="0055408B">
        <w:rPr>
          <w:snapToGrid w:val="0"/>
          <w:color w:val="000080"/>
        </w:rPr>
        <w:t>, to build and plot the time risk curve</w:t>
      </w:r>
      <w:r w:rsidR="00F158A5">
        <w:rPr>
          <w:snapToGrid w:val="0"/>
          <w:color w:val="000080"/>
        </w:rPr>
        <w:t xml:space="preserve"> (page 295-296)</w:t>
      </w:r>
      <w:r w:rsidRPr="0055408B">
        <w:rPr>
          <w:snapToGrid w:val="0"/>
          <w:color w:val="000080"/>
        </w:rPr>
        <w:t xml:space="preserve">, </w:t>
      </w:r>
      <w:r w:rsidR="00F158A5">
        <w:rPr>
          <w:snapToGrid w:val="0"/>
          <w:color w:val="000080"/>
        </w:rPr>
        <w:t>calculate direct cost at decompression (page 297), rebuild time-cost curves (page 298-299), modeling risk (page 300)</w:t>
      </w:r>
      <w:r w:rsidRPr="0055408B">
        <w:rPr>
          <w:snapToGrid w:val="0"/>
          <w:color w:val="000080"/>
        </w:rPr>
        <w:t>, time direct cost</w:t>
      </w:r>
      <w:r w:rsidR="00CA723B">
        <w:rPr>
          <w:snapToGrid w:val="0"/>
          <w:color w:val="000080"/>
        </w:rPr>
        <w:t>,</w:t>
      </w:r>
      <w:r w:rsidRPr="0055408B">
        <w:rPr>
          <w:snapToGrid w:val="0"/>
          <w:color w:val="000080"/>
        </w:rPr>
        <w:t xml:space="preserve"> and </w:t>
      </w:r>
      <w:r w:rsidR="00674189">
        <w:rPr>
          <w:snapToGrid w:val="0"/>
          <w:color w:val="000080"/>
        </w:rPr>
        <w:t>risk curves</w:t>
      </w:r>
      <w:r w:rsidR="00F158A5">
        <w:rPr>
          <w:snapToGrid w:val="0"/>
          <w:color w:val="000080"/>
        </w:rPr>
        <w:t xml:space="preserve"> (page 301 and 303)</w:t>
      </w:r>
      <w:bookmarkStart w:id="0" w:name="_GoBack"/>
      <w:bookmarkEnd w:id="0"/>
      <w:r w:rsidRPr="0055408B">
        <w:rPr>
          <w:snapToGrid w:val="0"/>
          <w:color w:val="000080"/>
        </w:rPr>
        <w:t>.</w:t>
      </w:r>
    </w:p>
    <w:sectPr w:rsidR="00055F2F" w:rsidRPr="0055408B">
      <w:headerReference w:type="default" r:id="rId9"/>
      <w:footerReference w:type="default" r:id="rId10"/>
      <w:footnotePr>
        <w:numFmt w:val="chicago"/>
      </w:footnotePr>
      <w:pgSz w:w="12240" w:h="15840"/>
      <w:pgMar w:top="2016" w:right="2520" w:bottom="2016" w:left="25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75DEC27" w15:done="0"/>
  <w15:commentEx w15:paraId="7128999E" w15:paraIdParent="375DEC27" w15:done="0"/>
  <w15:commentEx w15:paraId="376C804C" w15:done="0"/>
  <w15:commentEx w15:paraId="2A957D19" w15:paraIdParent="376C804C" w15:done="0"/>
  <w15:commentEx w15:paraId="00E5DF5B" w15:done="0"/>
  <w15:commentEx w15:paraId="51223B1B" w15:done="0"/>
  <w15:commentEx w15:paraId="31306862" w15:paraIdParent="51223B1B" w15:done="0"/>
  <w15:commentEx w15:paraId="25D4071E" w15:paraIdParent="51223B1B" w15:done="0"/>
  <w15:commentEx w15:paraId="27579E42" w15:paraIdParent="51223B1B" w15:done="0"/>
  <w15:commentEx w15:paraId="3064A22D" w15:done="0"/>
  <w15:commentEx w15:paraId="41A5A9D9" w15:done="0"/>
  <w15:commentEx w15:paraId="658A16D8" w15:done="0"/>
  <w15:commentEx w15:paraId="5E9DBCB6" w15:done="0"/>
  <w15:commentEx w15:paraId="7DA4B47F" w15:paraIdParent="5E9DBCB6" w15:done="0"/>
  <w15:commentEx w15:paraId="138577BD" w15:paraIdParent="5E9DBCB6" w15:done="0"/>
  <w15:commentEx w15:paraId="15AC0ECF" w15:done="0"/>
  <w15:commentEx w15:paraId="1E01A271" w15:done="0"/>
  <w15:commentEx w15:paraId="3E09476A" w15:done="0"/>
  <w15:commentEx w15:paraId="0B4664B0" w15:done="0"/>
  <w15:commentEx w15:paraId="4B7F7B4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5DEC27" w16cid:durableId="2052CC8B"/>
  <w16cid:commentId w16cid:paraId="7128999E" w16cid:durableId="2052CCC7"/>
  <w16cid:commentId w16cid:paraId="376C804C" w16cid:durableId="2051C9B7"/>
  <w16cid:commentId w16cid:paraId="2A957D19" w16cid:durableId="2051CAC1"/>
  <w16cid:commentId w16cid:paraId="00E5DF5B" w16cid:durableId="1FCEF5F1"/>
  <w16cid:commentId w16cid:paraId="31306862" w16cid:durableId="2052CC93"/>
  <w16cid:commentId w16cid:paraId="25D4071E" w16cid:durableId="2051D50C"/>
  <w16cid:commentId w16cid:paraId="27579E42" w16cid:durableId="2052D058"/>
  <w16cid:commentId w16cid:paraId="3064A22D" w16cid:durableId="2052CC95"/>
  <w16cid:commentId w16cid:paraId="41A5A9D9" w16cid:durableId="2051C9DD"/>
  <w16cid:commentId w16cid:paraId="658A16D8" w16cid:durableId="2052CC98"/>
  <w16cid:commentId w16cid:paraId="5E9DBCB6" w16cid:durableId="2051C9E0"/>
  <w16cid:commentId w16cid:paraId="7DA4B47F" w16cid:durableId="2052CC9A"/>
  <w16cid:commentId w16cid:paraId="138577BD" w16cid:durableId="2051D8BF"/>
  <w16cid:commentId w16cid:paraId="15AC0ECF" w16cid:durableId="2051D972"/>
  <w16cid:commentId w16cid:paraId="1E01A271" w16cid:durableId="2052CC9D"/>
  <w16cid:commentId w16cid:paraId="3E09476A" w16cid:durableId="2052D3FD"/>
  <w16cid:commentId w16cid:paraId="0B4664B0" w16cid:durableId="2052D478"/>
  <w16cid:commentId w16cid:paraId="4B7F7B4C" w16cid:durableId="2052CC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B2191" w14:textId="77777777" w:rsidR="00220C7F" w:rsidRDefault="00220C7F">
      <w:r>
        <w:separator/>
      </w:r>
    </w:p>
  </w:endnote>
  <w:endnote w:type="continuationSeparator" w:id="0">
    <w:p w14:paraId="7DC7EB68" w14:textId="77777777" w:rsidR="00220C7F" w:rsidRDefault="0022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0899D0" w14:textId="7BBEF601" w:rsidR="00CE7D38" w:rsidRDefault="00CE7D38" w:rsidP="0055408B">
    <w:pPr>
      <w:pStyle w:val="Footer"/>
      <w:tabs>
        <w:tab w:val="decimal" w:pos="360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B8FF7" w14:textId="77777777" w:rsidR="00220C7F" w:rsidRDefault="00220C7F">
      <w:r>
        <w:separator/>
      </w:r>
    </w:p>
  </w:footnote>
  <w:footnote w:type="continuationSeparator" w:id="0">
    <w:p w14:paraId="5F2CA828" w14:textId="77777777" w:rsidR="00220C7F" w:rsidRDefault="00220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A489D" w14:textId="77777777" w:rsidR="001E0F3A" w:rsidRPr="00C72CBD" w:rsidRDefault="001E0F3A" w:rsidP="001E0F3A">
    <w:pPr>
      <w:pStyle w:val="Header"/>
    </w:pPr>
    <w:r w:rsidRPr="002270B9">
      <w:t>Copyright © 2020 Pearson Education, Inc.</w:t>
    </w:r>
    <w:r>
      <w:t xml:space="preserve">                   Righting </w:t>
    </w:r>
    <w:proofErr w:type="gramStart"/>
    <w:r>
      <w:t>Software  by</w:t>
    </w:r>
    <w:proofErr w:type="gramEnd"/>
    <w:r>
      <w:t xml:space="preserve"> Juval Lowy</w:t>
    </w:r>
  </w:p>
  <w:p w14:paraId="260899CF" w14:textId="1D966981" w:rsidR="00CE7D38" w:rsidRPr="001E0F3A" w:rsidRDefault="00CE7D38" w:rsidP="001E0F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65CE27C"/>
    <w:lvl w:ilvl="0">
      <w:numFmt w:val="decimal"/>
      <w:pStyle w:val="RefPurpose"/>
      <w:lvlText w:val="*"/>
      <w:lvlJc w:val="left"/>
    </w:lvl>
  </w:abstractNum>
  <w:abstractNum w:abstractNumId="1">
    <w:nsid w:val="0000000E"/>
    <w:multiLevelType w:val="singleLevel"/>
    <w:tmpl w:val="EDD0DA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F"/>
    <w:multiLevelType w:val="singleLevel"/>
    <w:tmpl w:val="D57A5A26"/>
    <w:lvl w:ilvl="0">
      <w:start w:val="1"/>
      <w:numFmt w:val="bullet"/>
      <w:pStyle w:val="NoteWarningListNumb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10"/>
    <w:multiLevelType w:val="singleLevel"/>
    <w:tmpl w:val="22B862EE"/>
    <w:lvl w:ilvl="0">
      <w:start w:val="1"/>
      <w:numFmt w:val="decimal"/>
      <w:pStyle w:val="Note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641797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AF17F95"/>
    <w:multiLevelType w:val="hybridMultilevel"/>
    <w:tmpl w:val="A2CA9A38"/>
    <w:lvl w:ilvl="0" w:tplc="022EF412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026A0CA0">
      <w:start w:val="6156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93C6A53A" w:tentative="1">
      <w:start w:val="1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1D023062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89285B50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5FB8B1DC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C81C84DC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92BE099A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C9E290FE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6">
    <w:nsid w:val="0E005A32"/>
    <w:multiLevelType w:val="hybridMultilevel"/>
    <w:tmpl w:val="FBB4D578"/>
    <w:lvl w:ilvl="0" w:tplc="E7C637C2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99B8CF5E">
      <w:start w:val="56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04801164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ACD88298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9736978A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EF6E0E00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983817DE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F6A47880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3E26AE86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7">
    <w:nsid w:val="1A4162B5"/>
    <w:multiLevelType w:val="hybridMultilevel"/>
    <w:tmpl w:val="E4DA2100"/>
    <w:lvl w:ilvl="0" w:tplc="6A247790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7414B614">
      <w:start w:val="13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A4305DFC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0D9432C0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670487F6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5F42F2E6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F7C84AF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97E2596C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01042DC0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8">
    <w:nsid w:val="23E0795E"/>
    <w:multiLevelType w:val="singleLevel"/>
    <w:tmpl w:val="ED72E0A0"/>
    <w:lvl w:ilvl="0">
      <w:start w:val="1"/>
      <w:numFmt w:val="bullet"/>
      <w:pStyle w:val="ListBullet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6011BCC"/>
    <w:multiLevelType w:val="hybridMultilevel"/>
    <w:tmpl w:val="53DCAA6E"/>
    <w:lvl w:ilvl="0" w:tplc="D4DC8C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031776"/>
    <w:multiLevelType w:val="hybridMultilevel"/>
    <w:tmpl w:val="6400E0CC"/>
    <w:lvl w:ilvl="0" w:tplc="A9080ED4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2B78F234">
      <w:start w:val="1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6D8CFA70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5A12F882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379475CE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BA7EE4CE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5A7A86CE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F5288E12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F594D1D8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11">
    <w:nsid w:val="309A317E"/>
    <w:multiLevelType w:val="singleLevel"/>
    <w:tmpl w:val="3A6833EA"/>
    <w:lvl w:ilvl="0">
      <w:start w:val="1"/>
      <w:numFmt w:val="bullet"/>
      <w:pStyle w:val="Sidebar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6D25899"/>
    <w:multiLevelType w:val="singleLevel"/>
    <w:tmpl w:val="801C469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3">
    <w:nsid w:val="38CB1581"/>
    <w:multiLevelType w:val="singleLevel"/>
    <w:tmpl w:val="57D631FE"/>
    <w:lvl w:ilvl="0">
      <w:start w:val="1"/>
      <w:numFmt w:val="bullet"/>
      <w:pStyle w:val="Note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B3F235B"/>
    <w:multiLevelType w:val="singleLevel"/>
    <w:tmpl w:val="801C469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>
    <w:nsid w:val="3BFB4B99"/>
    <w:multiLevelType w:val="singleLevel"/>
    <w:tmpl w:val="FFFFFFFF"/>
    <w:lvl w:ilvl="0">
      <w:numFmt w:val="decimal"/>
      <w:lvlText w:val="*"/>
      <w:lvlJc w:val="left"/>
    </w:lvl>
  </w:abstractNum>
  <w:abstractNum w:abstractNumId="16">
    <w:nsid w:val="44786EC7"/>
    <w:multiLevelType w:val="hybridMultilevel"/>
    <w:tmpl w:val="2CEA8E66"/>
    <w:lvl w:ilvl="0" w:tplc="89D08C0E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8304C04C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AC8885EE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6278F896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3B74640E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083436F0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0DA6D834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FA4E170A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322C0DD8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17">
    <w:nsid w:val="48FA6492"/>
    <w:multiLevelType w:val="hybridMultilevel"/>
    <w:tmpl w:val="04B4A6AC"/>
    <w:lvl w:ilvl="0" w:tplc="A38A5548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2B3AC3D2">
      <w:start w:val="1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DBDE839A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3D74F5D2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1786EE6A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D688D558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1B6661B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81F29588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FB800BC2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18">
    <w:nsid w:val="4E99026E"/>
    <w:multiLevelType w:val="singleLevel"/>
    <w:tmpl w:val="EC18ECD8"/>
    <w:lvl w:ilvl="0">
      <w:start w:val="1"/>
      <w:numFmt w:val="decimal"/>
      <w:pStyle w:val="SidebarListNumber"/>
      <w:lvlText w:val="%1."/>
      <w:legacy w:legacy="1" w:legacySpace="0" w:legacyIndent="360"/>
      <w:lvlJc w:val="left"/>
      <w:pPr>
        <w:ind w:left="360" w:hanging="360"/>
      </w:pPr>
    </w:lvl>
  </w:abstractNum>
  <w:abstractNum w:abstractNumId="19">
    <w:nsid w:val="501B61F5"/>
    <w:multiLevelType w:val="hybridMultilevel"/>
    <w:tmpl w:val="779E5D40"/>
    <w:lvl w:ilvl="0" w:tplc="CDCEDE2C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F5F8C84E">
      <w:start w:val="63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F7A40F8E">
      <w:start w:val="63"/>
      <w:numFmt w:val="bullet"/>
      <w:lvlText w:val="Ù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3C504B68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456C9786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84648C90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1A6872F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4906DB3A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E2C8C286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0">
    <w:nsid w:val="503E3396"/>
    <w:multiLevelType w:val="hybridMultilevel"/>
    <w:tmpl w:val="896EE0E8"/>
    <w:lvl w:ilvl="0" w:tplc="CB38E2C2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B6E4FB64">
      <w:start w:val="13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D44639CA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646C0044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781899A2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6F522E94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31481E3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DC2AF8E4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DED6777E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1">
    <w:nsid w:val="51031AF9"/>
    <w:multiLevelType w:val="hybridMultilevel"/>
    <w:tmpl w:val="DD140B32"/>
    <w:lvl w:ilvl="0" w:tplc="CE842728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83D292FE">
      <w:start w:val="1453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8E445F50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E144A5B2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5066F1CE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1BF263E4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9C2E0C2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DB087F4C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06042FAA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2">
    <w:nsid w:val="51B73315"/>
    <w:multiLevelType w:val="singleLevel"/>
    <w:tmpl w:val="CC8A5F84"/>
    <w:lvl w:ilvl="0">
      <w:start w:val="1"/>
      <w:numFmt w:val="bullet"/>
      <w:pStyle w:val="NoteWarning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1D34054"/>
    <w:multiLevelType w:val="hybridMultilevel"/>
    <w:tmpl w:val="2C9E0086"/>
    <w:lvl w:ilvl="0" w:tplc="86D8A0E2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A0B02A1E">
      <w:start w:val="1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40508FF2" w:tentative="1">
      <w:start w:val="1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C16CDA58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132CC8C0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F36CF87A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1DA6B42C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B02057E8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CB9A5D76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4">
    <w:nsid w:val="52524A72"/>
    <w:multiLevelType w:val="singleLevel"/>
    <w:tmpl w:val="FEA6CCFC"/>
    <w:lvl w:ilvl="0">
      <w:start w:val="1"/>
      <w:numFmt w:val="decimal"/>
      <w:pStyle w:val="CodeNum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25">
    <w:nsid w:val="54422888"/>
    <w:multiLevelType w:val="hybridMultilevel"/>
    <w:tmpl w:val="52A05442"/>
    <w:lvl w:ilvl="0" w:tplc="E6B2FF64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2DE061EA">
      <w:start w:val="1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B5D2E6E4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3ED26D42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E7460B5E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916C8118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F718186C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65747168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292AB9F8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6">
    <w:nsid w:val="550F58FA"/>
    <w:multiLevelType w:val="hybridMultilevel"/>
    <w:tmpl w:val="76F05000"/>
    <w:lvl w:ilvl="0" w:tplc="9AD6961E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8A988206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A58673D0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687AA38A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9514BE98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6E5AFB62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6A8E6430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EC9EF06E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526C7C0E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7">
    <w:nsid w:val="582F522D"/>
    <w:multiLevelType w:val="hybridMultilevel"/>
    <w:tmpl w:val="7A883158"/>
    <w:lvl w:ilvl="0" w:tplc="7C66B636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EE4C89B4">
      <w:start w:val="1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21343C92" w:tentative="1">
      <w:start w:val="1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231C71D8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CC324224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E37A5E6C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DDDAB0E4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A70AC89A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5A108A88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8">
    <w:nsid w:val="58782E8E"/>
    <w:multiLevelType w:val="hybridMultilevel"/>
    <w:tmpl w:val="F7F64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720DAE"/>
    <w:multiLevelType w:val="hybridMultilevel"/>
    <w:tmpl w:val="4A8E9CD0"/>
    <w:lvl w:ilvl="0" w:tplc="3D20462C">
      <w:start w:val="1"/>
      <w:numFmt w:val="decimal"/>
      <w:pStyle w:val="NumberedBodyTex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F00078"/>
    <w:multiLevelType w:val="hybridMultilevel"/>
    <w:tmpl w:val="5058A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B15087"/>
    <w:multiLevelType w:val="singleLevel"/>
    <w:tmpl w:val="A0323D7C"/>
    <w:lvl w:ilvl="0"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2">
    <w:nsid w:val="6F571DBC"/>
    <w:multiLevelType w:val="hybridMultilevel"/>
    <w:tmpl w:val="F7C28B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4"/>
  </w:num>
  <w:num w:numId="4">
    <w:abstractNumId w:val="13"/>
  </w:num>
  <w:num w:numId="5">
    <w:abstractNumId w:val="3"/>
  </w:num>
  <w:num w:numId="6">
    <w:abstractNumId w:val="22"/>
  </w:num>
  <w:num w:numId="7">
    <w:abstractNumId w:val="2"/>
  </w:num>
  <w:num w:numId="8">
    <w:abstractNumId w:val="0"/>
    <w:lvlOverride w:ilvl="0">
      <w:lvl w:ilvl="0">
        <w:start w:val="1"/>
        <w:numFmt w:val="bullet"/>
        <w:pStyle w:val="RefPurpose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8"/>
  </w:num>
  <w:num w:numId="10">
    <w:abstractNumId w:val="11"/>
  </w:num>
  <w:num w:numId="11">
    <w:abstractNumId w:val="29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19"/>
  </w:num>
  <w:num w:numId="16">
    <w:abstractNumId w:val="12"/>
  </w:num>
  <w:num w:numId="17">
    <w:abstractNumId w:val="25"/>
  </w:num>
  <w:num w:numId="18">
    <w:abstractNumId w:val="10"/>
  </w:num>
  <w:num w:numId="19">
    <w:abstractNumId w:val="27"/>
  </w:num>
  <w:num w:numId="20">
    <w:abstractNumId w:val="5"/>
  </w:num>
  <w:num w:numId="21">
    <w:abstractNumId w:val="17"/>
  </w:num>
  <w:num w:numId="22">
    <w:abstractNumId w:val="23"/>
  </w:num>
  <w:num w:numId="23">
    <w:abstractNumId w:val="26"/>
  </w:num>
  <w:num w:numId="24">
    <w:abstractNumId w:val="16"/>
  </w:num>
  <w:num w:numId="25">
    <w:abstractNumId w:val="21"/>
  </w:num>
  <w:num w:numId="26">
    <w:abstractNumId w:val="6"/>
  </w:num>
  <w:num w:numId="27">
    <w:abstractNumId w:val="9"/>
  </w:num>
  <w:num w:numId="28">
    <w:abstractNumId w:val="20"/>
  </w:num>
  <w:num w:numId="29">
    <w:abstractNumId w:val="7"/>
  </w:num>
  <w:num w:numId="30">
    <w:abstractNumId w:val="31"/>
  </w:num>
  <w:num w:numId="31">
    <w:abstractNumId w:val="30"/>
  </w:num>
  <w:num w:numId="32">
    <w:abstractNumId w:val="28"/>
  </w:num>
  <w:num w:numId="33">
    <w:abstractNumId w:val="3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vid J Killian">
    <w15:presenceInfo w15:providerId="Windows Live" w15:userId="716279574b794c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okSeries" w:val="Main"/>
    <w:docVar w:name="CookbookNumbering" w:val="False"/>
    <w:docVar w:name="DocID" w:val="43024"/>
    <w:docVar w:name="InsertFileNameNotFigure" w:val="False"/>
    <w:docVar w:name="ListAllDocumentStyles" w:val="False"/>
    <w:docVar w:name="MaxCodeLineLength" w:val="85"/>
    <w:docVar w:name="PreviousXRefStyle" w:val="NONE"/>
    <w:docVar w:name="TabSpaces" w:val="4"/>
  </w:docVars>
  <w:rsids>
    <w:rsidRoot w:val="001A43A2"/>
    <w:rsid w:val="00000131"/>
    <w:rsid w:val="000005B4"/>
    <w:rsid w:val="000009D3"/>
    <w:rsid w:val="00000FE7"/>
    <w:rsid w:val="0000100C"/>
    <w:rsid w:val="0000146F"/>
    <w:rsid w:val="00001586"/>
    <w:rsid w:val="000018B5"/>
    <w:rsid w:val="00001F95"/>
    <w:rsid w:val="00002339"/>
    <w:rsid w:val="00002B19"/>
    <w:rsid w:val="00002B43"/>
    <w:rsid w:val="00002F64"/>
    <w:rsid w:val="000033BD"/>
    <w:rsid w:val="00003684"/>
    <w:rsid w:val="00003774"/>
    <w:rsid w:val="000038E4"/>
    <w:rsid w:val="00004093"/>
    <w:rsid w:val="00004758"/>
    <w:rsid w:val="00005FAF"/>
    <w:rsid w:val="000061EC"/>
    <w:rsid w:val="0000621C"/>
    <w:rsid w:val="000062C2"/>
    <w:rsid w:val="0000633A"/>
    <w:rsid w:val="00006468"/>
    <w:rsid w:val="000067D4"/>
    <w:rsid w:val="0000690C"/>
    <w:rsid w:val="00006DC5"/>
    <w:rsid w:val="00006F60"/>
    <w:rsid w:val="00007120"/>
    <w:rsid w:val="0000760D"/>
    <w:rsid w:val="00007C06"/>
    <w:rsid w:val="00007E90"/>
    <w:rsid w:val="00007EAE"/>
    <w:rsid w:val="00007F40"/>
    <w:rsid w:val="0001002A"/>
    <w:rsid w:val="00010107"/>
    <w:rsid w:val="000102C1"/>
    <w:rsid w:val="00010B6C"/>
    <w:rsid w:val="00010E05"/>
    <w:rsid w:val="00010F63"/>
    <w:rsid w:val="000112A3"/>
    <w:rsid w:val="000117A6"/>
    <w:rsid w:val="0001214A"/>
    <w:rsid w:val="00012467"/>
    <w:rsid w:val="000128F0"/>
    <w:rsid w:val="00012D36"/>
    <w:rsid w:val="000133AF"/>
    <w:rsid w:val="000134EC"/>
    <w:rsid w:val="000135FE"/>
    <w:rsid w:val="00013854"/>
    <w:rsid w:val="000138CD"/>
    <w:rsid w:val="00013E8C"/>
    <w:rsid w:val="000143B6"/>
    <w:rsid w:val="000148CD"/>
    <w:rsid w:val="00014933"/>
    <w:rsid w:val="00015632"/>
    <w:rsid w:val="00015AC5"/>
    <w:rsid w:val="00015D3E"/>
    <w:rsid w:val="0001606A"/>
    <w:rsid w:val="000165F3"/>
    <w:rsid w:val="00016851"/>
    <w:rsid w:val="00016CAE"/>
    <w:rsid w:val="00016FB2"/>
    <w:rsid w:val="0001782F"/>
    <w:rsid w:val="00017ACF"/>
    <w:rsid w:val="00017B80"/>
    <w:rsid w:val="00017DE2"/>
    <w:rsid w:val="0002038F"/>
    <w:rsid w:val="00020437"/>
    <w:rsid w:val="000205BC"/>
    <w:rsid w:val="000205E7"/>
    <w:rsid w:val="000206D9"/>
    <w:rsid w:val="0002086B"/>
    <w:rsid w:val="00020913"/>
    <w:rsid w:val="00020C6D"/>
    <w:rsid w:val="00020E82"/>
    <w:rsid w:val="0002121A"/>
    <w:rsid w:val="000212A6"/>
    <w:rsid w:val="00021590"/>
    <w:rsid w:val="000219DB"/>
    <w:rsid w:val="00021D2F"/>
    <w:rsid w:val="00022201"/>
    <w:rsid w:val="000222D6"/>
    <w:rsid w:val="00022582"/>
    <w:rsid w:val="000226AF"/>
    <w:rsid w:val="00022AB3"/>
    <w:rsid w:val="00022CFE"/>
    <w:rsid w:val="00022FC0"/>
    <w:rsid w:val="000236F2"/>
    <w:rsid w:val="0002399A"/>
    <w:rsid w:val="00024003"/>
    <w:rsid w:val="000244C8"/>
    <w:rsid w:val="00024514"/>
    <w:rsid w:val="0002459C"/>
    <w:rsid w:val="00024A81"/>
    <w:rsid w:val="00024BB4"/>
    <w:rsid w:val="00024D87"/>
    <w:rsid w:val="00024E9F"/>
    <w:rsid w:val="00025780"/>
    <w:rsid w:val="000259D7"/>
    <w:rsid w:val="000259E5"/>
    <w:rsid w:val="00025E72"/>
    <w:rsid w:val="00025FB0"/>
    <w:rsid w:val="00026013"/>
    <w:rsid w:val="0002652D"/>
    <w:rsid w:val="000268D2"/>
    <w:rsid w:val="0002690D"/>
    <w:rsid w:val="00026BD7"/>
    <w:rsid w:val="00026D8D"/>
    <w:rsid w:val="0002776C"/>
    <w:rsid w:val="00027B25"/>
    <w:rsid w:val="00027C32"/>
    <w:rsid w:val="00027D91"/>
    <w:rsid w:val="000302E6"/>
    <w:rsid w:val="0003088B"/>
    <w:rsid w:val="00030D50"/>
    <w:rsid w:val="00030DED"/>
    <w:rsid w:val="0003100C"/>
    <w:rsid w:val="00031626"/>
    <w:rsid w:val="000317B6"/>
    <w:rsid w:val="00031A58"/>
    <w:rsid w:val="00031D54"/>
    <w:rsid w:val="00032237"/>
    <w:rsid w:val="00032329"/>
    <w:rsid w:val="00032B2F"/>
    <w:rsid w:val="00032C0E"/>
    <w:rsid w:val="00032D7C"/>
    <w:rsid w:val="00032DC1"/>
    <w:rsid w:val="00032EAE"/>
    <w:rsid w:val="000333A4"/>
    <w:rsid w:val="00033463"/>
    <w:rsid w:val="00033988"/>
    <w:rsid w:val="00033CA0"/>
    <w:rsid w:val="00034498"/>
    <w:rsid w:val="00034560"/>
    <w:rsid w:val="000348CC"/>
    <w:rsid w:val="000348DC"/>
    <w:rsid w:val="00034B74"/>
    <w:rsid w:val="00034B87"/>
    <w:rsid w:val="00034D30"/>
    <w:rsid w:val="00034DC1"/>
    <w:rsid w:val="00035B1B"/>
    <w:rsid w:val="00035BB2"/>
    <w:rsid w:val="00035BE5"/>
    <w:rsid w:val="00036416"/>
    <w:rsid w:val="00036619"/>
    <w:rsid w:val="000367E0"/>
    <w:rsid w:val="00036B5F"/>
    <w:rsid w:val="00036E8D"/>
    <w:rsid w:val="000370A0"/>
    <w:rsid w:val="00037891"/>
    <w:rsid w:val="00037B80"/>
    <w:rsid w:val="00037D92"/>
    <w:rsid w:val="0004004F"/>
    <w:rsid w:val="00040532"/>
    <w:rsid w:val="00040766"/>
    <w:rsid w:val="0004092B"/>
    <w:rsid w:val="00040C64"/>
    <w:rsid w:val="00040FB0"/>
    <w:rsid w:val="00041701"/>
    <w:rsid w:val="000417F7"/>
    <w:rsid w:val="00041EFB"/>
    <w:rsid w:val="00042252"/>
    <w:rsid w:val="00042328"/>
    <w:rsid w:val="00042491"/>
    <w:rsid w:val="00042AD7"/>
    <w:rsid w:val="00042C70"/>
    <w:rsid w:val="00042CF8"/>
    <w:rsid w:val="0004302C"/>
    <w:rsid w:val="00043494"/>
    <w:rsid w:val="0004352F"/>
    <w:rsid w:val="000435CF"/>
    <w:rsid w:val="000436C5"/>
    <w:rsid w:val="000436CE"/>
    <w:rsid w:val="00043838"/>
    <w:rsid w:val="0004460F"/>
    <w:rsid w:val="00044722"/>
    <w:rsid w:val="000447FC"/>
    <w:rsid w:val="00044821"/>
    <w:rsid w:val="00044F4E"/>
    <w:rsid w:val="00045074"/>
    <w:rsid w:val="00045326"/>
    <w:rsid w:val="000453FB"/>
    <w:rsid w:val="0004543E"/>
    <w:rsid w:val="0004546B"/>
    <w:rsid w:val="000455A5"/>
    <w:rsid w:val="00045758"/>
    <w:rsid w:val="00045874"/>
    <w:rsid w:val="00045D46"/>
    <w:rsid w:val="00045DE0"/>
    <w:rsid w:val="00045F0E"/>
    <w:rsid w:val="00046A37"/>
    <w:rsid w:val="00046A79"/>
    <w:rsid w:val="00046B0B"/>
    <w:rsid w:val="00046DBE"/>
    <w:rsid w:val="000470E5"/>
    <w:rsid w:val="00047B07"/>
    <w:rsid w:val="00047E4B"/>
    <w:rsid w:val="00050099"/>
    <w:rsid w:val="0005034F"/>
    <w:rsid w:val="00050416"/>
    <w:rsid w:val="000504EA"/>
    <w:rsid w:val="00050602"/>
    <w:rsid w:val="00050B8A"/>
    <w:rsid w:val="00050C36"/>
    <w:rsid w:val="00050CAE"/>
    <w:rsid w:val="00050F93"/>
    <w:rsid w:val="0005101A"/>
    <w:rsid w:val="0005126C"/>
    <w:rsid w:val="00051614"/>
    <w:rsid w:val="00051B37"/>
    <w:rsid w:val="00051C71"/>
    <w:rsid w:val="00051E3D"/>
    <w:rsid w:val="000521C0"/>
    <w:rsid w:val="00052514"/>
    <w:rsid w:val="00052F06"/>
    <w:rsid w:val="000535DC"/>
    <w:rsid w:val="00053854"/>
    <w:rsid w:val="00053A50"/>
    <w:rsid w:val="00053BB7"/>
    <w:rsid w:val="00053C8F"/>
    <w:rsid w:val="00053F3F"/>
    <w:rsid w:val="00054330"/>
    <w:rsid w:val="00054BBB"/>
    <w:rsid w:val="00054F77"/>
    <w:rsid w:val="000552DF"/>
    <w:rsid w:val="000559A4"/>
    <w:rsid w:val="00055A95"/>
    <w:rsid w:val="00055DAD"/>
    <w:rsid w:val="00055F2F"/>
    <w:rsid w:val="0005603C"/>
    <w:rsid w:val="0005656E"/>
    <w:rsid w:val="00056C86"/>
    <w:rsid w:val="00056C92"/>
    <w:rsid w:val="000571C4"/>
    <w:rsid w:val="0005723D"/>
    <w:rsid w:val="0006022C"/>
    <w:rsid w:val="00060890"/>
    <w:rsid w:val="000610CA"/>
    <w:rsid w:val="00061217"/>
    <w:rsid w:val="0006134C"/>
    <w:rsid w:val="00061365"/>
    <w:rsid w:val="00061DAC"/>
    <w:rsid w:val="00061EDE"/>
    <w:rsid w:val="00061F41"/>
    <w:rsid w:val="0006259D"/>
    <w:rsid w:val="00062C7F"/>
    <w:rsid w:val="00062F6B"/>
    <w:rsid w:val="00063FAA"/>
    <w:rsid w:val="0006452D"/>
    <w:rsid w:val="0006510F"/>
    <w:rsid w:val="00065785"/>
    <w:rsid w:val="000659CB"/>
    <w:rsid w:val="00065C43"/>
    <w:rsid w:val="00065C98"/>
    <w:rsid w:val="00066059"/>
    <w:rsid w:val="000661D5"/>
    <w:rsid w:val="00066D4F"/>
    <w:rsid w:val="00066DB1"/>
    <w:rsid w:val="0006710E"/>
    <w:rsid w:val="000671BD"/>
    <w:rsid w:val="000675EF"/>
    <w:rsid w:val="0006762D"/>
    <w:rsid w:val="00067E8B"/>
    <w:rsid w:val="000702CA"/>
    <w:rsid w:val="00070754"/>
    <w:rsid w:val="00070BF0"/>
    <w:rsid w:val="00070CC5"/>
    <w:rsid w:val="00070DB3"/>
    <w:rsid w:val="00071161"/>
    <w:rsid w:val="000714AF"/>
    <w:rsid w:val="00071E78"/>
    <w:rsid w:val="00071FA2"/>
    <w:rsid w:val="00072992"/>
    <w:rsid w:val="00072B36"/>
    <w:rsid w:val="00072EA6"/>
    <w:rsid w:val="00072F8C"/>
    <w:rsid w:val="00072FE5"/>
    <w:rsid w:val="00073260"/>
    <w:rsid w:val="00073278"/>
    <w:rsid w:val="00073778"/>
    <w:rsid w:val="00073D94"/>
    <w:rsid w:val="000741B0"/>
    <w:rsid w:val="000742BC"/>
    <w:rsid w:val="000746D6"/>
    <w:rsid w:val="00074A99"/>
    <w:rsid w:val="00074D55"/>
    <w:rsid w:val="00074FC0"/>
    <w:rsid w:val="00075044"/>
    <w:rsid w:val="00075258"/>
    <w:rsid w:val="000757C8"/>
    <w:rsid w:val="00075B11"/>
    <w:rsid w:val="00075CA0"/>
    <w:rsid w:val="000761A6"/>
    <w:rsid w:val="00076E2E"/>
    <w:rsid w:val="00076F2C"/>
    <w:rsid w:val="00076F9A"/>
    <w:rsid w:val="00077109"/>
    <w:rsid w:val="00077240"/>
    <w:rsid w:val="000772A5"/>
    <w:rsid w:val="00077C3F"/>
    <w:rsid w:val="000804F6"/>
    <w:rsid w:val="000805E2"/>
    <w:rsid w:val="000809C1"/>
    <w:rsid w:val="00080AAF"/>
    <w:rsid w:val="00080B6D"/>
    <w:rsid w:val="00080DE0"/>
    <w:rsid w:val="00081212"/>
    <w:rsid w:val="00081918"/>
    <w:rsid w:val="00081A50"/>
    <w:rsid w:val="00081CEE"/>
    <w:rsid w:val="00081FE5"/>
    <w:rsid w:val="00082118"/>
    <w:rsid w:val="000821A6"/>
    <w:rsid w:val="00082378"/>
    <w:rsid w:val="000823B0"/>
    <w:rsid w:val="00082597"/>
    <w:rsid w:val="00082B9E"/>
    <w:rsid w:val="000831D6"/>
    <w:rsid w:val="00083345"/>
    <w:rsid w:val="0008338B"/>
    <w:rsid w:val="000833BA"/>
    <w:rsid w:val="00083403"/>
    <w:rsid w:val="0008367B"/>
    <w:rsid w:val="00083B02"/>
    <w:rsid w:val="00084002"/>
    <w:rsid w:val="000844CF"/>
    <w:rsid w:val="00084E2C"/>
    <w:rsid w:val="0008512B"/>
    <w:rsid w:val="000853CB"/>
    <w:rsid w:val="00085439"/>
    <w:rsid w:val="0008563A"/>
    <w:rsid w:val="0008568A"/>
    <w:rsid w:val="0008644D"/>
    <w:rsid w:val="000868DC"/>
    <w:rsid w:val="00086D04"/>
    <w:rsid w:val="000871BB"/>
    <w:rsid w:val="0008764B"/>
    <w:rsid w:val="00087686"/>
    <w:rsid w:val="00087868"/>
    <w:rsid w:val="00087BE1"/>
    <w:rsid w:val="00087C5F"/>
    <w:rsid w:val="0009008C"/>
    <w:rsid w:val="000904B9"/>
    <w:rsid w:val="00090FE5"/>
    <w:rsid w:val="0009101D"/>
    <w:rsid w:val="00091316"/>
    <w:rsid w:val="000913A1"/>
    <w:rsid w:val="00091680"/>
    <w:rsid w:val="000916F7"/>
    <w:rsid w:val="00091788"/>
    <w:rsid w:val="00091A36"/>
    <w:rsid w:val="00091B51"/>
    <w:rsid w:val="00091DE2"/>
    <w:rsid w:val="000920EC"/>
    <w:rsid w:val="00092385"/>
    <w:rsid w:val="000924FB"/>
    <w:rsid w:val="0009254D"/>
    <w:rsid w:val="000926AC"/>
    <w:rsid w:val="00092A87"/>
    <w:rsid w:val="00093996"/>
    <w:rsid w:val="00093A80"/>
    <w:rsid w:val="00093AE1"/>
    <w:rsid w:val="00094607"/>
    <w:rsid w:val="000949B2"/>
    <w:rsid w:val="00094E37"/>
    <w:rsid w:val="00094EB9"/>
    <w:rsid w:val="00095777"/>
    <w:rsid w:val="00095955"/>
    <w:rsid w:val="00095A19"/>
    <w:rsid w:val="00095DD7"/>
    <w:rsid w:val="00095E2E"/>
    <w:rsid w:val="00096776"/>
    <w:rsid w:val="00096CB5"/>
    <w:rsid w:val="00096E25"/>
    <w:rsid w:val="00096FFA"/>
    <w:rsid w:val="0009706B"/>
    <w:rsid w:val="00097453"/>
    <w:rsid w:val="00097864"/>
    <w:rsid w:val="00097A69"/>
    <w:rsid w:val="00097BA3"/>
    <w:rsid w:val="00097C34"/>
    <w:rsid w:val="00097E2F"/>
    <w:rsid w:val="000A080A"/>
    <w:rsid w:val="000A0C66"/>
    <w:rsid w:val="000A0CDB"/>
    <w:rsid w:val="000A0D97"/>
    <w:rsid w:val="000A0EF1"/>
    <w:rsid w:val="000A12E3"/>
    <w:rsid w:val="000A21E0"/>
    <w:rsid w:val="000A25EC"/>
    <w:rsid w:val="000A2697"/>
    <w:rsid w:val="000A2829"/>
    <w:rsid w:val="000A2961"/>
    <w:rsid w:val="000A2C83"/>
    <w:rsid w:val="000A2E09"/>
    <w:rsid w:val="000A2E5C"/>
    <w:rsid w:val="000A2E8B"/>
    <w:rsid w:val="000A2E93"/>
    <w:rsid w:val="000A3310"/>
    <w:rsid w:val="000A35CF"/>
    <w:rsid w:val="000A3625"/>
    <w:rsid w:val="000A3F43"/>
    <w:rsid w:val="000A4293"/>
    <w:rsid w:val="000A43BC"/>
    <w:rsid w:val="000A4738"/>
    <w:rsid w:val="000A4B69"/>
    <w:rsid w:val="000A562B"/>
    <w:rsid w:val="000A5941"/>
    <w:rsid w:val="000A5EC6"/>
    <w:rsid w:val="000A6221"/>
    <w:rsid w:val="000A622D"/>
    <w:rsid w:val="000A64C1"/>
    <w:rsid w:val="000A6A17"/>
    <w:rsid w:val="000A6C64"/>
    <w:rsid w:val="000A71FB"/>
    <w:rsid w:val="000A75FC"/>
    <w:rsid w:val="000A7679"/>
    <w:rsid w:val="000A78DB"/>
    <w:rsid w:val="000A7E6D"/>
    <w:rsid w:val="000B00D3"/>
    <w:rsid w:val="000B02F9"/>
    <w:rsid w:val="000B0319"/>
    <w:rsid w:val="000B0593"/>
    <w:rsid w:val="000B07A7"/>
    <w:rsid w:val="000B0813"/>
    <w:rsid w:val="000B0DDB"/>
    <w:rsid w:val="000B1021"/>
    <w:rsid w:val="000B117C"/>
    <w:rsid w:val="000B1185"/>
    <w:rsid w:val="000B1551"/>
    <w:rsid w:val="000B15F1"/>
    <w:rsid w:val="000B1A99"/>
    <w:rsid w:val="000B250C"/>
    <w:rsid w:val="000B259F"/>
    <w:rsid w:val="000B276B"/>
    <w:rsid w:val="000B2891"/>
    <w:rsid w:val="000B2982"/>
    <w:rsid w:val="000B29CF"/>
    <w:rsid w:val="000B2B82"/>
    <w:rsid w:val="000B2D76"/>
    <w:rsid w:val="000B2E88"/>
    <w:rsid w:val="000B30D8"/>
    <w:rsid w:val="000B3297"/>
    <w:rsid w:val="000B346D"/>
    <w:rsid w:val="000B34D8"/>
    <w:rsid w:val="000B3557"/>
    <w:rsid w:val="000B368A"/>
    <w:rsid w:val="000B373A"/>
    <w:rsid w:val="000B3BF4"/>
    <w:rsid w:val="000B3C68"/>
    <w:rsid w:val="000B3E64"/>
    <w:rsid w:val="000B4B74"/>
    <w:rsid w:val="000B4E46"/>
    <w:rsid w:val="000B5413"/>
    <w:rsid w:val="000B565A"/>
    <w:rsid w:val="000B5A79"/>
    <w:rsid w:val="000B5FAC"/>
    <w:rsid w:val="000B601E"/>
    <w:rsid w:val="000B61B5"/>
    <w:rsid w:val="000B62DF"/>
    <w:rsid w:val="000B68C8"/>
    <w:rsid w:val="000B6C4C"/>
    <w:rsid w:val="000B6C8A"/>
    <w:rsid w:val="000B7755"/>
    <w:rsid w:val="000B795E"/>
    <w:rsid w:val="000B7960"/>
    <w:rsid w:val="000B79FE"/>
    <w:rsid w:val="000B7EA3"/>
    <w:rsid w:val="000C0216"/>
    <w:rsid w:val="000C0286"/>
    <w:rsid w:val="000C0617"/>
    <w:rsid w:val="000C0655"/>
    <w:rsid w:val="000C06DA"/>
    <w:rsid w:val="000C0860"/>
    <w:rsid w:val="000C0D49"/>
    <w:rsid w:val="000C0EF1"/>
    <w:rsid w:val="000C0FCE"/>
    <w:rsid w:val="000C1019"/>
    <w:rsid w:val="000C18AF"/>
    <w:rsid w:val="000C1AC3"/>
    <w:rsid w:val="000C1D09"/>
    <w:rsid w:val="000C2072"/>
    <w:rsid w:val="000C20FD"/>
    <w:rsid w:val="000C2236"/>
    <w:rsid w:val="000C2E21"/>
    <w:rsid w:val="000C302A"/>
    <w:rsid w:val="000C306E"/>
    <w:rsid w:val="000C30CB"/>
    <w:rsid w:val="000C30D5"/>
    <w:rsid w:val="000C3471"/>
    <w:rsid w:val="000C3762"/>
    <w:rsid w:val="000C3E08"/>
    <w:rsid w:val="000C3EE1"/>
    <w:rsid w:val="000C3FF0"/>
    <w:rsid w:val="000C47C6"/>
    <w:rsid w:val="000C4A93"/>
    <w:rsid w:val="000C4ADF"/>
    <w:rsid w:val="000C4B58"/>
    <w:rsid w:val="000C4E70"/>
    <w:rsid w:val="000C5199"/>
    <w:rsid w:val="000C53D6"/>
    <w:rsid w:val="000C555B"/>
    <w:rsid w:val="000C5564"/>
    <w:rsid w:val="000C55DD"/>
    <w:rsid w:val="000C57A9"/>
    <w:rsid w:val="000C57C2"/>
    <w:rsid w:val="000C59C0"/>
    <w:rsid w:val="000C5BFF"/>
    <w:rsid w:val="000C5E22"/>
    <w:rsid w:val="000C5F39"/>
    <w:rsid w:val="000C603E"/>
    <w:rsid w:val="000C63A0"/>
    <w:rsid w:val="000C6524"/>
    <w:rsid w:val="000C67F8"/>
    <w:rsid w:val="000C68F0"/>
    <w:rsid w:val="000C6932"/>
    <w:rsid w:val="000C6A11"/>
    <w:rsid w:val="000C6A9A"/>
    <w:rsid w:val="000C7372"/>
    <w:rsid w:val="000D0104"/>
    <w:rsid w:val="000D01C2"/>
    <w:rsid w:val="000D0720"/>
    <w:rsid w:val="000D0931"/>
    <w:rsid w:val="000D0C8F"/>
    <w:rsid w:val="000D11B9"/>
    <w:rsid w:val="000D140D"/>
    <w:rsid w:val="000D16EF"/>
    <w:rsid w:val="000D1D06"/>
    <w:rsid w:val="000D215B"/>
    <w:rsid w:val="000D22A9"/>
    <w:rsid w:val="000D2673"/>
    <w:rsid w:val="000D26A0"/>
    <w:rsid w:val="000D2714"/>
    <w:rsid w:val="000D2B23"/>
    <w:rsid w:val="000D3344"/>
    <w:rsid w:val="000D3902"/>
    <w:rsid w:val="000D3E9C"/>
    <w:rsid w:val="000D418F"/>
    <w:rsid w:val="000D45DE"/>
    <w:rsid w:val="000D460E"/>
    <w:rsid w:val="000D47E7"/>
    <w:rsid w:val="000D48A7"/>
    <w:rsid w:val="000D48F7"/>
    <w:rsid w:val="000D4A49"/>
    <w:rsid w:val="000D4DBB"/>
    <w:rsid w:val="000D4DE8"/>
    <w:rsid w:val="000D51EB"/>
    <w:rsid w:val="000D534A"/>
    <w:rsid w:val="000D5365"/>
    <w:rsid w:val="000D5D7E"/>
    <w:rsid w:val="000D5E59"/>
    <w:rsid w:val="000D616D"/>
    <w:rsid w:val="000D6185"/>
    <w:rsid w:val="000D61A5"/>
    <w:rsid w:val="000D62AE"/>
    <w:rsid w:val="000D63CC"/>
    <w:rsid w:val="000D6B3A"/>
    <w:rsid w:val="000D6BD3"/>
    <w:rsid w:val="000D6E19"/>
    <w:rsid w:val="000D6FEC"/>
    <w:rsid w:val="000D7A88"/>
    <w:rsid w:val="000D7F6F"/>
    <w:rsid w:val="000E0C75"/>
    <w:rsid w:val="000E0DE9"/>
    <w:rsid w:val="000E0EF6"/>
    <w:rsid w:val="000E17AD"/>
    <w:rsid w:val="000E195D"/>
    <w:rsid w:val="000E1BCC"/>
    <w:rsid w:val="000E2682"/>
    <w:rsid w:val="000E2814"/>
    <w:rsid w:val="000E2CE2"/>
    <w:rsid w:val="000E3008"/>
    <w:rsid w:val="000E3128"/>
    <w:rsid w:val="000E394B"/>
    <w:rsid w:val="000E3C0A"/>
    <w:rsid w:val="000E3DA2"/>
    <w:rsid w:val="000E4023"/>
    <w:rsid w:val="000E4028"/>
    <w:rsid w:val="000E43DE"/>
    <w:rsid w:val="000E4446"/>
    <w:rsid w:val="000E466F"/>
    <w:rsid w:val="000E4785"/>
    <w:rsid w:val="000E4C0B"/>
    <w:rsid w:val="000E4DCD"/>
    <w:rsid w:val="000E519D"/>
    <w:rsid w:val="000E570A"/>
    <w:rsid w:val="000E575E"/>
    <w:rsid w:val="000E5EFA"/>
    <w:rsid w:val="000E6303"/>
    <w:rsid w:val="000E66E9"/>
    <w:rsid w:val="000E67C5"/>
    <w:rsid w:val="000E6AC5"/>
    <w:rsid w:val="000E6F0D"/>
    <w:rsid w:val="000E7081"/>
    <w:rsid w:val="000E7236"/>
    <w:rsid w:val="000E7244"/>
    <w:rsid w:val="000E7925"/>
    <w:rsid w:val="000E7E64"/>
    <w:rsid w:val="000F0044"/>
    <w:rsid w:val="000F02DD"/>
    <w:rsid w:val="000F0E7E"/>
    <w:rsid w:val="000F10F5"/>
    <w:rsid w:val="000F125F"/>
    <w:rsid w:val="000F13BE"/>
    <w:rsid w:val="000F175D"/>
    <w:rsid w:val="000F1842"/>
    <w:rsid w:val="000F1916"/>
    <w:rsid w:val="000F1AB9"/>
    <w:rsid w:val="000F27EF"/>
    <w:rsid w:val="000F2E4A"/>
    <w:rsid w:val="000F3027"/>
    <w:rsid w:val="000F326F"/>
    <w:rsid w:val="000F32BE"/>
    <w:rsid w:val="000F34C5"/>
    <w:rsid w:val="000F391B"/>
    <w:rsid w:val="000F471F"/>
    <w:rsid w:val="000F4734"/>
    <w:rsid w:val="000F4A47"/>
    <w:rsid w:val="000F569C"/>
    <w:rsid w:val="000F5956"/>
    <w:rsid w:val="000F5E8F"/>
    <w:rsid w:val="000F62B3"/>
    <w:rsid w:val="000F637B"/>
    <w:rsid w:val="000F6799"/>
    <w:rsid w:val="000F6BC5"/>
    <w:rsid w:val="000F6DC7"/>
    <w:rsid w:val="000F7B24"/>
    <w:rsid w:val="000F7F45"/>
    <w:rsid w:val="001003E2"/>
    <w:rsid w:val="001013B2"/>
    <w:rsid w:val="001013B5"/>
    <w:rsid w:val="001017C9"/>
    <w:rsid w:val="001017ED"/>
    <w:rsid w:val="00101C20"/>
    <w:rsid w:val="00101CC6"/>
    <w:rsid w:val="00102261"/>
    <w:rsid w:val="0010253A"/>
    <w:rsid w:val="00102A10"/>
    <w:rsid w:val="00102ADB"/>
    <w:rsid w:val="00102B07"/>
    <w:rsid w:val="0010356E"/>
    <w:rsid w:val="00103639"/>
    <w:rsid w:val="00103656"/>
    <w:rsid w:val="001037C7"/>
    <w:rsid w:val="001037E8"/>
    <w:rsid w:val="00103ACB"/>
    <w:rsid w:val="00103B25"/>
    <w:rsid w:val="00104590"/>
    <w:rsid w:val="0010487D"/>
    <w:rsid w:val="00104CDD"/>
    <w:rsid w:val="001052FF"/>
    <w:rsid w:val="00105AD7"/>
    <w:rsid w:val="00105E6D"/>
    <w:rsid w:val="00106015"/>
    <w:rsid w:val="0010608A"/>
    <w:rsid w:val="0010638A"/>
    <w:rsid w:val="001063FD"/>
    <w:rsid w:val="001065B4"/>
    <w:rsid w:val="0010681B"/>
    <w:rsid w:val="00106C09"/>
    <w:rsid w:val="00106DDE"/>
    <w:rsid w:val="00107336"/>
    <w:rsid w:val="00107A9B"/>
    <w:rsid w:val="00107C8D"/>
    <w:rsid w:val="001100DE"/>
    <w:rsid w:val="00110888"/>
    <w:rsid w:val="00110A3D"/>
    <w:rsid w:val="00110B77"/>
    <w:rsid w:val="00110EC8"/>
    <w:rsid w:val="001111EA"/>
    <w:rsid w:val="00111459"/>
    <w:rsid w:val="001119F3"/>
    <w:rsid w:val="00111A18"/>
    <w:rsid w:val="00111DAB"/>
    <w:rsid w:val="00111E1B"/>
    <w:rsid w:val="0011225F"/>
    <w:rsid w:val="00112E8C"/>
    <w:rsid w:val="00112E91"/>
    <w:rsid w:val="00113108"/>
    <w:rsid w:val="0011322C"/>
    <w:rsid w:val="001134C7"/>
    <w:rsid w:val="0011392B"/>
    <w:rsid w:val="001139B5"/>
    <w:rsid w:val="00113A97"/>
    <w:rsid w:val="00113B39"/>
    <w:rsid w:val="00113CEA"/>
    <w:rsid w:val="001141C6"/>
    <w:rsid w:val="0011429E"/>
    <w:rsid w:val="0011431F"/>
    <w:rsid w:val="001144FE"/>
    <w:rsid w:val="001149F5"/>
    <w:rsid w:val="00114C5D"/>
    <w:rsid w:val="00116173"/>
    <w:rsid w:val="0011624F"/>
    <w:rsid w:val="00117297"/>
    <w:rsid w:val="001176E8"/>
    <w:rsid w:val="00117CB0"/>
    <w:rsid w:val="00117DE3"/>
    <w:rsid w:val="00117F28"/>
    <w:rsid w:val="00120052"/>
    <w:rsid w:val="00120916"/>
    <w:rsid w:val="0012098E"/>
    <w:rsid w:val="00120A1A"/>
    <w:rsid w:val="00120A77"/>
    <w:rsid w:val="00120AB7"/>
    <w:rsid w:val="00120B89"/>
    <w:rsid w:val="00120E5C"/>
    <w:rsid w:val="00121016"/>
    <w:rsid w:val="001213E4"/>
    <w:rsid w:val="00121BBB"/>
    <w:rsid w:val="00121E96"/>
    <w:rsid w:val="00122245"/>
    <w:rsid w:val="00122F05"/>
    <w:rsid w:val="001234F8"/>
    <w:rsid w:val="001236D5"/>
    <w:rsid w:val="001237AE"/>
    <w:rsid w:val="00123863"/>
    <w:rsid w:val="00123D2B"/>
    <w:rsid w:val="00123DEA"/>
    <w:rsid w:val="00123F73"/>
    <w:rsid w:val="00124163"/>
    <w:rsid w:val="00124420"/>
    <w:rsid w:val="001244A1"/>
    <w:rsid w:val="001253C1"/>
    <w:rsid w:val="001254C2"/>
    <w:rsid w:val="001258EB"/>
    <w:rsid w:val="001260BD"/>
    <w:rsid w:val="00126309"/>
    <w:rsid w:val="00126582"/>
    <w:rsid w:val="00126CF0"/>
    <w:rsid w:val="00126DDE"/>
    <w:rsid w:val="00126F9F"/>
    <w:rsid w:val="00127030"/>
    <w:rsid w:val="001272F8"/>
    <w:rsid w:val="00127667"/>
    <w:rsid w:val="0012777E"/>
    <w:rsid w:val="00127DD6"/>
    <w:rsid w:val="0013020B"/>
    <w:rsid w:val="001303F7"/>
    <w:rsid w:val="00130A9F"/>
    <w:rsid w:val="00130ED1"/>
    <w:rsid w:val="00131697"/>
    <w:rsid w:val="001321AC"/>
    <w:rsid w:val="001324C0"/>
    <w:rsid w:val="001325BB"/>
    <w:rsid w:val="00132A68"/>
    <w:rsid w:val="00132C8D"/>
    <w:rsid w:val="00133319"/>
    <w:rsid w:val="001333CB"/>
    <w:rsid w:val="001339F8"/>
    <w:rsid w:val="00133D29"/>
    <w:rsid w:val="00133DF9"/>
    <w:rsid w:val="00133FAA"/>
    <w:rsid w:val="00133FBD"/>
    <w:rsid w:val="001341D9"/>
    <w:rsid w:val="001343B4"/>
    <w:rsid w:val="001343CA"/>
    <w:rsid w:val="00134742"/>
    <w:rsid w:val="00134774"/>
    <w:rsid w:val="00134C6C"/>
    <w:rsid w:val="00134DE7"/>
    <w:rsid w:val="00134FCA"/>
    <w:rsid w:val="0013523F"/>
    <w:rsid w:val="0013534A"/>
    <w:rsid w:val="001355B1"/>
    <w:rsid w:val="00135AF7"/>
    <w:rsid w:val="00135B74"/>
    <w:rsid w:val="00135BE1"/>
    <w:rsid w:val="0013664E"/>
    <w:rsid w:val="00136C1C"/>
    <w:rsid w:val="00136CB7"/>
    <w:rsid w:val="00136D9D"/>
    <w:rsid w:val="001373A9"/>
    <w:rsid w:val="00137A15"/>
    <w:rsid w:val="00140547"/>
    <w:rsid w:val="00140CFA"/>
    <w:rsid w:val="00141225"/>
    <w:rsid w:val="00141A60"/>
    <w:rsid w:val="00141ABE"/>
    <w:rsid w:val="00142324"/>
    <w:rsid w:val="00142A4F"/>
    <w:rsid w:val="001432DD"/>
    <w:rsid w:val="001435DE"/>
    <w:rsid w:val="001438AE"/>
    <w:rsid w:val="00143C00"/>
    <w:rsid w:val="00143CAC"/>
    <w:rsid w:val="00143F80"/>
    <w:rsid w:val="00144227"/>
    <w:rsid w:val="0014433C"/>
    <w:rsid w:val="00144AA5"/>
    <w:rsid w:val="00145164"/>
    <w:rsid w:val="0014560F"/>
    <w:rsid w:val="00145922"/>
    <w:rsid w:val="00145949"/>
    <w:rsid w:val="001461FC"/>
    <w:rsid w:val="0014620C"/>
    <w:rsid w:val="0014670A"/>
    <w:rsid w:val="00146793"/>
    <w:rsid w:val="00146F05"/>
    <w:rsid w:val="001475DB"/>
    <w:rsid w:val="00147D82"/>
    <w:rsid w:val="0015000F"/>
    <w:rsid w:val="00150135"/>
    <w:rsid w:val="00150898"/>
    <w:rsid w:val="0015102C"/>
    <w:rsid w:val="001511C7"/>
    <w:rsid w:val="001517C6"/>
    <w:rsid w:val="00151835"/>
    <w:rsid w:val="00151889"/>
    <w:rsid w:val="00151FC9"/>
    <w:rsid w:val="001521DA"/>
    <w:rsid w:val="0015231B"/>
    <w:rsid w:val="001526B1"/>
    <w:rsid w:val="001529E6"/>
    <w:rsid w:val="00152D63"/>
    <w:rsid w:val="00153189"/>
    <w:rsid w:val="001532F6"/>
    <w:rsid w:val="0015348A"/>
    <w:rsid w:val="00153717"/>
    <w:rsid w:val="001539C8"/>
    <w:rsid w:val="00153B61"/>
    <w:rsid w:val="0015480A"/>
    <w:rsid w:val="00154870"/>
    <w:rsid w:val="00154AF8"/>
    <w:rsid w:val="00155135"/>
    <w:rsid w:val="00155522"/>
    <w:rsid w:val="001555E5"/>
    <w:rsid w:val="00155644"/>
    <w:rsid w:val="0015591A"/>
    <w:rsid w:val="00155E82"/>
    <w:rsid w:val="0015649A"/>
    <w:rsid w:val="00156795"/>
    <w:rsid w:val="00156B99"/>
    <w:rsid w:val="00156EFD"/>
    <w:rsid w:val="001579A8"/>
    <w:rsid w:val="00157A9E"/>
    <w:rsid w:val="00157E3C"/>
    <w:rsid w:val="00157EA7"/>
    <w:rsid w:val="001608C8"/>
    <w:rsid w:val="00160CA8"/>
    <w:rsid w:val="00160ECE"/>
    <w:rsid w:val="00161069"/>
    <w:rsid w:val="001611D1"/>
    <w:rsid w:val="001613D0"/>
    <w:rsid w:val="0016171E"/>
    <w:rsid w:val="00161856"/>
    <w:rsid w:val="00161AD2"/>
    <w:rsid w:val="00161B43"/>
    <w:rsid w:val="00161C26"/>
    <w:rsid w:val="00162162"/>
    <w:rsid w:val="0016238D"/>
    <w:rsid w:val="00162816"/>
    <w:rsid w:val="00162830"/>
    <w:rsid w:val="00162975"/>
    <w:rsid w:val="00162C3C"/>
    <w:rsid w:val="0016374A"/>
    <w:rsid w:val="001638B7"/>
    <w:rsid w:val="001638F8"/>
    <w:rsid w:val="00163AD2"/>
    <w:rsid w:val="00163C16"/>
    <w:rsid w:val="00163D23"/>
    <w:rsid w:val="00163DB1"/>
    <w:rsid w:val="00163E82"/>
    <w:rsid w:val="00164709"/>
    <w:rsid w:val="001648CB"/>
    <w:rsid w:val="00164A04"/>
    <w:rsid w:val="00164A18"/>
    <w:rsid w:val="00164A81"/>
    <w:rsid w:val="00164ACC"/>
    <w:rsid w:val="00164BB1"/>
    <w:rsid w:val="00164E58"/>
    <w:rsid w:val="001650A6"/>
    <w:rsid w:val="0016513F"/>
    <w:rsid w:val="00165235"/>
    <w:rsid w:val="00165250"/>
    <w:rsid w:val="001653CB"/>
    <w:rsid w:val="001656C5"/>
    <w:rsid w:val="001656ED"/>
    <w:rsid w:val="00165E8B"/>
    <w:rsid w:val="00166381"/>
    <w:rsid w:val="001663C2"/>
    <w:rsid w:val="001664A9"/>
    <w:rsid w:val="00166963"/>
    <w:rsid w:val="00166C13"/>
    <w:rsid w:val="00166F2F"/>
    <w:rsid w:val="0016716A"/>
    <w:rsid w:val="0016786B"/>
    <w:rsid w:val="001679D3"/>
    <w:rsid w:val="00167C94"/>
    <w:rsid w:val="00170671"/>
    <w:rsid w:val="0017079F"/>
    <w:rsid w:val="00170FD0"/>
    <w:rsid w:val="00170FFB"/>
    <w:rsid w:val="00171697"/>
    <w:rsid w:val="00171A30"/>
    <w:rsid w:val="00171A5E"/>
    <w:rsid w:val="0017226E"/>
    <w:rsid w:val="00172A72"/>
    <w:rsid w:val="00172E9D"/>
    <w:rsid w:val="00172F08"/>
    <w:rsid w:val="001735B6"/>
    <w:rsid w:val="00173927"/>
    <w:rsid w:val="00173B93"/>
    <w:rsid w:val="00173D32"/>
    <w:rsid w:val="00174178"/>
    <w:rsid w:val="00174546"/>
    <w:rsid w:val="001746C8"/>
    <w:rsid w:val="00174734"/>
    <w:rsid w:val="00174775"/>
    <w:rsid w:val="00174FF5"/>
    <w:rsid w:val="001752CB"/>
    <w:rsid w:val="00175440"/>
    <w:rsid w:val="00175450"/>
    <w:rsid w:val="001758F4"/>
    <w:rsid w:val="001759D7"/>
    <w:rsid w:val="00175ABF"/>
    <w:rsid w:val="001764D7"/>
    <w:rsid w:val="00176AFD"/>
    <w:rsid w:val="00176C62"/>
    <w:rsid w:val="00177C0D"/>
    <w:rsid w:val="00177E05"/>
    <w:rsid w:val="001800EF"/>
    <w:rsid w:val="001803C9"/>
    <w:rsid w:val="001805C4"/>
    <w:rsid w:val="00180893"/>
    <w:rsid w:val="001808D2"/>
    <w:rsid w:val="00180F49"/>
    <w:rsid w:val="0018150A"/>
    <w:rsid w:val="00181971"/>
    <w:rsid w:val="00181A62"/>
    <w:rsid w:val="00181F33"/>
    <w:rsid w:val="00182238"/>
    <w:rsid w:val="001829DC"/>
    <w:rsid w:val="001835DD"/>
    <w:rsid w:val="00183607"/>
    <w:rsid w:val="00183B02"/>
    <w:rsid w:val="001842D7"/>
    <w:rsid w:val="00184A56"/>
    <w:rsid w:val="00184B05"/>
    <w:rsid w:val="00184B63"/>
    <w:rsid w:val="00184BF9"/>
    <w:rsid w:val="00184D8F"/>
    <w:rsid w:val="00184E7C"/>
    <w:rsid w:val="00184E85"/>
    <w:rsid w:val="00184F6E"/>
    <w:rsid w:val="00185313"/>
    <w:rsid w:val="00185359"/>
    <w:rsid w:val="001856A1"/>
    <w:rsid w:val="00185ADF"/>
    <w:rsid w:val="00186456"/>
    <w:rsid w:val="001864B0"/>
    <w:rsid w:val="0018661D"/>
    <w:rsid w:val="00186651"/>
    <w:rsid w:val="0018687E"/>
    <w:rsid w:val="001868FB"/>
    <w:rsid w:val="001869FE"/>
    <w:rsid w:val="00186BEE"/>
    <w:rsid w:val="00186E99"/>
    <w:rsid w:val="001870CA"/>
    <w:rsid w:val="001874B5"/>
    <w:rsid w:val="00187606"/>
    <w:rsid w:val="00187976"/>
    <w:rsid w:val="001904FA"/>
    <w:rsid w:val="00190C26"/>
    <w:rsid w:val="00190EA6"/>
    <w:rsid w:val="00191217"/>
    <w:rsid w:val="001912AA"/>
    <w:rsid w:val="00191B5D"/>
    <w:rsid w:val="001920B5"/>
    <w:rsid w:val="001921B8"/>
    <w:rsid w:val="001922FA"/>
    <w:rsid w:val="00192719"/>
    <w:rsid w:val="00192885"/>
    <w:rsid w:val="001928F9"/>
    <w:rsid w:val="00192CE7"/>
    <w:rsid w:val="00193522"/>
    <w:rsid w:val="0019353D"/>
    <w:rsid w:val="00193595"/>
    <w:rsid w:val="00193895"/>
    <w:rsid w:val="00193C80"/>
    <w:rsid w:val="00193D21"/>
    <w:rsid w:val="0019423F"/>
    <w:rsid w:val="00194408"/>
    <w:rsid w:val="00194474"/>
    <w:rsid w:val="00194556"/>
    <w:rsid w:val="00194968"/>
    <w:rsid w:val="00195311"/>
    <w:rsid w:val="001953FF"/>
    <w:rsid w:val="00195479"/>
    <w:rsid w:val="00195C6B"/>
    <w:rsid w:val="00195D43"/>
    <w:rsid w:val="00195D45"/>
    <w:rsid w:val="00195FA2"/>
    <w:rsid w:val="00196166"/>
    <w:rsid w:val="00196208"/>
    <w:rsid w:val="0019656A"/>
    <w:rsid w:val="0019702A"/>
    <w:rsid w:val="00197375"/>
    <w:rsid w:val="001976B3"/>
    <w:rsid w:val="001A018A"/>
    <w:rsid w:val="001A0349"/>
    <w:rsid w:val="001A0A7B"/>
    <w:rsid w:val="001A0A95"/>
    <w:rsid w:val="001A0A9B"/>
    <w:rsid w:val="001A0B42"/>
    <w:rsid w:val="001A0CAC"/>
    <w:rsid w:val="001A147C"/>
    <w:rsid w:val="001A166A"/>
    <w:rsid w:val="001A182D"/>
    <w:rsid w:val="001A1BF2"/>
    <w:rsid w:val="001A1D2E"/>
    <w:rsid w:val="001A274F"/>
    <w:rsid w:val="001A275A"/>
    <w:rsid w:val="001A29F5"/>
    <w:rsid w:val="001A3085"/>
    <w:rsid w:val="001A3864"/>
    <w:rsid w:val="001A38A1"/>
    <w:rsid w:val="001A3C84"/>
    <w:rsid w:val="001A3E49"/>
    <w:rsid w:val="001A43A2"/>
    <w:rsid w:val="001A44B4"/>
    <w:rsid w:val="001A4792"/>
    <w:rsid w:val="001A4F48"/>
    <w:rsid w:val="001A51BC"/>
    <w:rsid w:val="001A56B4"/>
    <w:rsid w:val="001A5744"/>
    <w:rsid w:val="001A5AA2"/>
    <w:rsid w:val="001A5B83"/>
    <w:rsid w:val="001A5F85"/>
    <w:rsid w:val="001A61C8"/>
    <w:rsid w:val="001A693A"/>
    <w:rsid w:val="001A6CE9"/>
    <w:rsid w:val="001A7CBB"/>
    <w:rsid w:val="001A7D78"/>
    <w:rsid w:val="001B05B3"/>
    <w:rsid w:val="001B05C4"/>
    <w:rsid w:val="001B069B"/>
    <w:rsid w:val="001B06EF"/>
    <w:rsid w:val="001B11B4"/>
    <w:rsid w:val="001B1280"/>
    <w:rsid w:val="001B15CE"/>
    <w:rsid w:val="001B16DE"/>
    <w:rsid w:val="001B1767"/>
    <w:rsid w:val="001B182D"/>
    <w:rsid w:val="001B1890"/>
    <w:rsid w:val="001B1DD4"/>
    <w:rsid w:val="001B207D"/>
    <w:rsid w:val="001B23CD"/>
    <w:rsid w:val="001B2477"/>
    <w:rsid w:val="001B257C"/>
    <w:rsid w:val="001B2812"/>
    <w:rsid w:val="001B2F0C"/>
    <w:rsid w:val="001B3109"/>
    <w:rsid w:val="001B3204"/>
    <w:rsid w:val="001B3433"/>
    <w:rsid w:val="001B35EF"/>
    <w:rsid w:val="001B3D56"/>
    <w:rsid w:val="001B3DDC"/>
    <w:rsid w:val="001B3EC2"/>
    <w:rsid w:val="001B41D0"/>
    <w:rsid w:val="001B428F"/>
    <w:rsid w:val="001B43A4"/>
    <w:rsid w:val="001B43B5"/>
    <w:rsid w:val="001B453E"/>
    <w:rsid w:val="001B46A9"/>
    <w:rsid w:val="001B48B9"/>
    <w:rsid w:val="001B4E4D"/>
    <w:rsid w:val="001B5743"/>
    <w:rsid w:val="001B5DFA"/>
    <w:rsid w:val="001B68A9"/>
    <w:rsid w:val="001B7112"/>
    <w:rsid w:val="001B775B"/>
    <w:rsid w:val="001B786A"/>
    <w:rsid w:val="001B7955"/>
    <w:rsid w:val="001B79FB"/>
    <w:rsid w:val="001B7FAE"/>
    <w:rsid w:val="001C00E2"/>
    <w:rsid w:val="001C061C"/>
    <w:rsid w:val="001C0BE6"/>
    <w:rsid w:val="001C1364"/>
    <w:rsid w:val="001C13BC"/>
    <w:rsid w:val="001C158C"/>
    <w:rsid w:val="001C16F8"/>
    <w:rsid w:val="001C1CB6"/>
    <w:rsid w:val="001C1D51"/>
    <w:rsid w:val="001C1E42"/>
    <w:rsid w:val="001C2386"/>
    <w:rsid w:val="001C27A0"/>
    <w:rsid w:val="001C2870"/>
    <w:rsid w:val="001C2A61"/>
    <w:rsid w:val="001C2AB3"/>
    <w:rsid w:val="001C30D9"/>
    <w:rsid w:val="001C3431"/>
    <w:rsid w:val="001C34A0"/>
    <w:rsid w:val="001C39F3"/>
    <w:rsid w:val="001C3EDD"/>
    <w:rsid w:val="001C45AB"/>
    <w:rsid w:val="001C45E1"/>
    <w:rsid w:val="001C4802"/>
    <w:rsid w:val="001C4943"/>
    <w:rsid w:val="001C4B9B"/>
    <w:rsid w:val="001C63C2"/>
    <w:rsid w:val="001C6948"/>
    <w:rsid w:val="001C6F80"/>
    <w:rsid w:val="001C7381"/>
    <w:rsid w:val="001C7850"/>
    <w:rsid w:val="001D0178"/>
    <w:rsid w:val="001D0596"/>
    <w:rsid w:val="001D05EA"/>
    <w:rsid w:val="001D0822"/>
    <w:rsid w:val="001D0855"/>
    <w:rsid w:val="001D0B46"/>
    <w:rsid w:val="001D0B96"/>
    <w:rsid w:val="001D0CEC"/>
    <w:rsid w:val="001D0DB1"/>
    <w:rsid w:val="001D1010"/>
    <w:rsid w:val="001D1190"/>
    <w:rsid w:val="001D1F38"/>
    <w:rsid w:val="001D22BC"/>
    <w:rsid w:val="001D26CE"/>
    <w:rsid w:val="001D2859"/>
    <w:rsid w:val="001D29B1"/>
    <w:rsid w:val="001D2B04"/>
    <w:rsid w:val="001D2DDB"/>
    <w:rsid w:val="001D3008"/>
    <w:rsid w:val="001D30D0"/>
    <w:rsid w:val="001D3A7D"/>
    <w:rsid w:val="001D40F8"/>
    <w:rsid w:val="001D4DED"/>
    <w:rsid w:val="001D4EEE"/>
    <w:rsid w:val="001D54BA"/>
    <w:rsid w:val="001D56A3"/>
    <w:rsid w:val="001D57A9"/>
    <w:rsid w:val="001D59D6"/>
    <w:rsid w:val="001D5BC6"/>
    <w:rsid w:val="001D5E1C"/>
    <w:rsid w:val="001D5EFF"/>
    <w:rsid w:val="001D6041"/>
    <w:rsid w:val="001D6323"/>
    <w:rsid w:val="001D698B"/>
    <w:rsid w:val="001D69D1"/>
    <w:rsid w:val="001D70A8"/>
    <w:rsid w:val="001D7214"/>
    <w:rsid w:val="001D7355"/>
    <w:rsid w:val="001D7383"/>
    <w:rsid w:val="001D75F5"/>
    <w:rsid w:val="001D76F1"/>
    <w:rsid w:val="001D7777"/>
    <w:rsid w:val="001D79EA"/>
    <w:rsid w:val="001D7D24"/>
    <w:rsid w:val="001E0202"/>
    <w:rsid w:val="001E02F9"/>
    <w:rsid w:val="001E04CF"/>
    <w:rsid w:val="001E0905"/>
    <w:rsid w:val="001E0986"/>
    <w:rsid w:val="001E0F3A"/>
    <w:rsid w:val="001E1750"/>
    <w:rsid w:val="001E1C32"/>
    <w:rsid w:val="001E1CA0"/>
    <w:rsid w:val="001E22EB"/>
    <w:rsid w:val="001E258F"/>
    <w:rsid w:val="001E2E09"/>
    <w:rsid w:val="001E3003"/>
    <w:rsid w:val="001E330E"/>
    <w:rsid w:val="001E34E0"/>
    <w:rsid w:val="001E39D3"/>
    <w:rsid w:val="001E3B9B"/>
    <w:rsid w:val="001E3C20"/>
    <w:rsid w:val="001E3F5E"/>
    <w:rsid w:val="001E4029"/>
    <w:rsid w:val="001E405F"/>
    <w:rsid w:val="001E430C"/>
    <w:rsid w:val="001E4435"/>
    <w:rsid w:val="001E4866"/>
    <w:rsid w:val="001E4B8D"/>
    <w:rsid w:val="001E4D35"/>
    <w:rsid w:val="001E51C0"/>
    <w:rsid w:val="001E5AEE"/>
    <w:rsid w:val="001E5F8D"/>
    <w:rsid w:val="001E5FC1"/>
    <w:rsid w:val="001E611B"/>
    <w:rsid w:val="001E67D8"/>
    <w:rsid w:val="001E6B67"/>
    <w:rsid w:val="001E6C91"/>
    <w:rsid w:val="001E7518"/>
    <w:rsid w:val="001E7825"/>
    <w:rsid w:val="001F00AD"/>
    <w:rsid w:val="001F17F5"/>
    <w:rsid w:val="001F194F"/>
    <w:rsid w:val="001F1A0C"/>
    <w:rsid w:val="001F2374"/>
    <w:rsid w:val="001F2545"/>
    <w:rsid w:val="001F2853"/>
    <w:rsid w:val="001F2945"/>
    <w:rsid w:val="001F2A23"/>
    <w:rsid w:val="001F2B16"/>
    <w:rsid w:val="001F2ED6"/>
    <w:rsid w:val="001F3266"/>
    <w:rsid w:val="001F34A8"/>
    <w:rsid w:val="001F34ED"/>
    <w:rsid w:val="001F363A"/>
    <w:rsid w:val="001F372D"/>
    <w:rsid w:val="001F3731"/>
    <w:rsid w:val="001F3741"/>
    <w:rsid w:val="001F3997"/>
    <w:rsid w:val="001F3FD9"/>
    <w:rsid w:val="001F431A"/>
    <w:rsid w:val="001F492E"/>
    <w:rsid w:val="001F4970"/>
    <w:rsid w:val="001F49D9"/>
    <w:rsid w:val="001F49EA"/>
    <w:rsid w:val="001F4C0B"/>
    <w:rsid w:val="001F54A6"/>
    <w:rsid w:val="001F54C2"/>
    <w:rsid w:val="001F56C9"/>
    <w:rsid w:val="001F5B92"/>
    <w:rsid w:val="001F5CAA"/>
    <w:rsid w:val="001F5D6C"/>
    <w:rsid w:val="001F5FD5"/>
    <w:rsid w:val="001F6024"/>
    <w:rsid w:val="001F6507"/>
    <w:rsid w:val="001F693E"/>
    <w:rsid w:val="001F6AA4"/>
    <w:rsid w:val="001F7639"/>
    <w:rsid w:val="00200176"/>
    <w:rsid w:val="0020086C"/>
    <w:rsid w:val="00200905"/>
    <w:rsid w:val="0020106B"/>
    <w:rsid w:val="002010A1"/>
    <w:rsid w:val="002011CC"/>
    <w:rsid w:val="0020158C"/>
    <w:rsid w:val="002017EE"/>
    <w:rsid w:val="002019C7"/>
    <w:rsid w:val="002019EC"/>
    <w:rsid w:val="00201BAB"/>
    <w:rsid w:val="00201C27"/>
    <w:rsid w:val="0020203B"/>
    <w:rsid w:val="00202158"/>
    <w:rsid w:val="0020294A"/>
    <w:rsid w:val="00202C19"/>
    <w:rsid w:val="00202FA1"/>
    <w:rsid w:val="00203661"/>
    <w:rsid w:val="00203948"/>
    <w:rsid w:val="00203C08"/>
    <w:rsid w:val="00203C30"/>
    <w:rsid w:val="00203CB9"/>
    <w:rsid w:val="002040BF"/>
    <w:rsid w:val="00204A53"/>
    <w:rsid w:val="00204A94"/>
    <w:rsid w:val="0020527E"/>
    <w:rsid w:val="002055E7"/>
    <w:rsid w:val="00205755"/>
    <w:rsid w:val="002057B8"/>
    <w:rsid w:val="002057F6"/>
    <w:rsid w:val="00206009"/>
    <w:rsid w:val="0020698C"/>
    <w:rsid w:val="00206A27"/>
    <w:rsid w:val="00206CED"/>
    <w:rsid w:val="00206D9D"/>
    <w:rsid w:val="00206F2A"/>
    <w:rsid w:val="00206F4A"/>
    <w:rsid w:val="002074D5"/>
    <w:rsid w:val="00207566"/>
    <w:rsid w:val="00207593"/>
    <w:rsid w:val="002079C6"/>
    <w:rsid w:val="00207D64"/>
    <w:rsid w:val="00210499"/>
    <w:rsid w:val="002104D9"/>
    <w:rsid w:val="00210E7F"/>
    <w:rsid w:val="00210E9E"/>
    <w:rsid w:val="0021144F"/>
    <w:rsid w:val="00211E2A"/>
    <w:rsid w:val="00211F67"/>
    <w:rsid w:val="00212390"/>
    <w:rsid w:val="002124CC"/>
    <w:rsid w:val="00212697"/>
    <w:rsid w:val="0021280F"/>
    <w:rsid w:val="00212CB7"/>
    <w:rsid w:val="00212EB2"/>
    <w:rsid w:val="002130E8"/>
    <w:rsid w:val="002134C9"/>
    <w:rsid w:val="002134E1"/>
    <w:rsid w:val="00213686"/>
    <w:rsid w:val="00213B62"/>
    <w:rsid w:val="00213E70"/>
    <w:rsid w:val="0021407B"/>
    <w:rsid w:val="0021407C"/>
    <w:rsid w:val="002142D1"/>
    <w:rsid w:val="00214421"/>
    <w:rsid w:val="00214535"/>
    <w:rsid w:val="00214E1D"/>
    <w:rsid w:val="00215643"/>
    <w:rsid w:val="00215BFD"/>
    <w:rsid w:val="00215F36"/>
    <w:rsid w:val="00215FE6"/>
    <w:rsid w:val="0021634E"/>
    <w:rsid w:val="0021657C"/>
    <w:rsid w:val="00216AFC"/>
    <w:rsid w:val="00217397"/>
    <w:rsid w:val="0021772B"/>
    <w:rsid w:val="002178C0"/>
    <w:rsid w:val="0021791D"/>
    <w:rsid w:val="00217941"/>
    <w:rsid w:val="00217DFD"/>
    <w:rsid w:val="00217E45"/>
    <w:rsid w:val="002205EA"/>
    <w:rsid w:val="002207AE"/>
    <w:rsid w:val="00220A84"/>
    <w:rsid w:val="00220C7F"/>
    <w:rsid w:val="00220DBA"/>
    <w:rsid w:val="0022110D"/>
    <w:rsid w:val="00221CE7"/>
    <w:rsid w:val="00221F24"/>
    <w:rsid w:val="002227A0"/>
    <w:rsid w:val="00222918"/>
    <w:rsid w:val="00222C2A"/>
    <w:rsid w:val="0022344C"/>
    <w:rsid w:val="00223715"/>
    <w:rsid w:val="00223AA6"/>
    <w:rsid w:val="0022438B"/>
    <w:rsid w:val="0022475B"/>
    <w:rsid w:val="00224CE0"/>
    <w:rsid w:val="00225028"/>
    <w:rsid w:val="002256D4"/>
    <w:rsid w:val="00225A5A"/>
    <w:rsid w:val="00225DC4"/>
    <w:rsid w:val="00226680"/>
    <w:rsid w:val="00226BD5"/>
    <w:rsid w:val="00226F44"/>
    <w:rsid w:val="00227170"/>
    <w:rsid w:val="00227297"/>
    <w:rsid w:val="00227579"/>
    <w:rsid w:val="002275B2"/>
    <w:rsid w:val="0022777A"/>
    <w:rsid w:val="00227952"/>
    <w:rsid w:val="00227C17"/>
    <w:rsid w:val="00227C20"/>
    <w:rsid w:val="00227EB4"/>
    <w:rsid w:val="00230135"/>
    <w:rsid w:val="00230188"/>
    <w:rsid w:val="002302B4"/>
    <w:rsid w:val="002307EE"/>
    <w:rsid w:val="002308EF"/>
    <w:rsid w:val="00230E2C"/>
    <w:rsid w:val="002311E0"/>
    <w:rsid w:val="0023142C"/>
    <w:rsid w:val="002315ED"/>
    <w:rsid w:val="00231D26"/>
    <w:rsid w:val="0023216F"/>
    <w:rsid w:val="0023229B"/>
    <w:rsid w:val="00232366"/>
    <w:rsid w:val="002323CD"/>
    <w:rsid w:val="00232689"/>
    <w:rsid w:val="002329D4"/>
    <w:rsid w:val="00232A30"/>
    <w:rsid w:val="00232BBE"/>
    <w:rsid w:val="00232C01"/>
    <w:rsid w:val="00232DB6"/>
    <w:rsid w:val="002332CB"/>
    <w:rsid w:val="00233825"/>
    <w:rsid w:val="00233AA4"/>
    <w:rsid w:val="00233D55"/>
    <w:rsid w:val="00234050"/>
    <w:rsid w:val="00234240"/>
    <w:rsid w:val="00234DC2"/>
    <w:rsid w:val="002350F5"/>
    <w:rsid w:val="0023583C"/>
    <w:rsid w:val="00235B8E"/>
    <w:rsid w:val="00235FAB"/>
    <w:rsid w:val="002364A4"/>
    <w:rsid w:val="00236552"/>
    <w:rsid w:val="00236686"/>
    <w:rsid w:val="00236BB1"/>
    <w:rsid w:val="00236CE5"/>
    <w:rsid w:val="00236D7E"/>
    <w:rsid w:val="00237062"/>
    <w:rsid w:val="0023785D"/>
    <w:rsid w:val="00237D89"/>
    <w:rsid w:val="00237F40"/>
    <w:rsid w:val="00237FB4"/>
    <w:rsid w:val="00240D8E"/>
    <w:rsid w:val="00241170"/>
    <w:rsid w:val="0024118C"/>
    <w:rsid w:val="002411AD"/>
    <w:rsid w:val="00241258"/>
    <w:rsid w:val="00241B97"/>
    <w:rsid w:val="0024233F"/>
    <w:rsid w:val="0024301D"/>
    <w:rsid w:val="00243033"/>
    <w:rsid w:val="00243068"/>
    <w:rsid w:val="0024347F"/>
    <w:rsid w:val="00243517"/>
    <w:rsid w:val="00243553"/>
    <w:rsid w:val="002437C3"/>
    <w:rsid w:val="00243D72"/>
    <w:rsid w:val="00243F32"/>
    <w:rsid w:val="00244217"/>
    <w:rsid w:val="002443B4"/>
    <w:rsid w:val="002446FF"/>
    <w:rsid w:val="00244DA3"/>
    <w:rsid w:val="00244E21"/>
    <w:rsid w:val="00244E3A"/>
    <w:rsid w:val="00245237"/>
    <w:rsid w:val="0024523B"/>
    <w:rsid w:val="0024563B"/>
    <w:rsid w:val="00245740"/>
    <w:rsid w:val="0024590A"/>
    <w:rsid w:val="00245A82"/>
    <w:rsid w:val="00245D50"/>
    <w:rsid w:val="00245D55"/>
    <w:rsid w:val="00245EA8"/>
    <w:rsid w:val="00246872"/>
    <w:rsid w:val="00246B1C"/>
    <w:rsid w:val="00246CA4"/>
    <w:rsid w:val="00247260"/>
    <w:rsid w:val="002476E7"/>
    <w:rsid w:val="00250003"/>
    <w:rsid w:val="0025024D"/>
    <w:rsid w:val="00250477"/>
    <w:rsid w:val="00250DE5"/>
    <w:rsid w:val="00251091"/>
    <w:rsid w:val="002512BC"/>
    <w:rsid w:val="00251EAE"/>
    <w:rsid w:val="00251F1A"/>
    <w:rsid w:val="002520DA"/>
    <w:rsid w:val="0025240C"/>
    <w:rsid w:val="002528B3"/>
    <w:rsid w:val="00252A28"/>
    <w:rsid w:val="00252D7F"/>
    <w:rsid w:val="0025344E"/>
    <w:rsid w:val="0025376E"/>
    <w:rsid w:val="00253B83"/>
    <w:rsid w:val="00254E11"/>
    <w:rsid w:val="00254F79"/>
    <w:rsid w:val="00254FFC"/>
    <w:rsid w:val="002551AF"/>
    <w:rsid w:val="00255526"/>
    <w:rsid w:val="00255527"/>
    <w:rsid w:val="002556A5"/>
    <w:rsid w:val="00255769"/>
    <w:rsid w:val="002558ED"/>
    <w:rsid w:val="002559E8"/>
    <w:rsid w:val="002561D9"/>
    <w:rsid w:val="002562C7"/>
    <w:rsid w:val="00256EA1"/>
    <w:rsid w:val="00256FC7"/>
    <w:rsid w:val="002572FB"/>
    <w:rsid w:val="002573F9"/>
    <w:rsid w:val="00257802"/>
    <w:rsid w:val="002579F0"/>
    <w:rsid w:val="00257ADE"/>
    <w:rsid w:val="00257D3D"/>
    <w:rsid w:val="002603A7"/>
    <w:rsid w:val="002605B4"/>
    <w:rsid w:val="00261510"/>
    <w:rsid w:val="00261ED7"/>
    <w:rsid w:val="002623FD"/>
    <w:rsid w:val="0026259E"/>
    <w:rsid w:val="00262803"/>
    <w:rsid w:val="0026284D"/>
    <w:rsid w:val="00262917"/>
    <w:rsid w:val="00262EAB"/>
    <w:rsid w:val="00262F02"/>
    <w:rsid w:val="00263040"/>
    <w:rsid w:val="00263834"/>
    <w:rsid w:val="00263C39"/>
    <w:rsid w:val="00263D57"/>
    <w:rsid w:val="00263DDB"/>
    <w:rsid w:val="00264229"/>
    <w:rsid w:val="002650B2"/>
    <w:rsid w:val="002653E1"/>
    <w:rsid w:val="002653FE"/>
    <w:rsid w:val="002654D7"/>
    <w:rsid w:val="0026550C"/>
    <w:rsid w:val="00265852"/>
    <w:rsid w:val="002658AF"/>
    <w:rsid w:val="00265902"/>
    <w:rsid w:val="00265C62"/>
    <w:rsid w:val="00266033"/>
    <w:rsid w:val="002668FA"/>
    <w:rsid w:val="002669EA"/>
    <w:rsid w:val="00267119"/>
    <w:rsid w:val="002672A9"/>
    <w:rsid w:val="002672E2"/>
    <w:rsid w:val="0026785E"/>
    <w:rsid w:val="002679F5"/>
    <w:rsid w:val="00267B2F"/>
    <w:rsid w:val="0027041A"/>
    <w:rsid w:val="0027077A"/>
    <w:rsid w:val="00270845"/>
    <w:rsid w:val="00270AAA"/>
    <w:rsid w:val="00270BCC"/>
    <w:rsid w:val="0027122D"/>
    <w:rsid w:val="002718F6"/>
    <w:rsid w:val="00271B80"/>
    <w:rsid w:val="0027236D"/>
    <w:rsid w:val="002725A5"/>
    <w:rsid w:val="00273099"/>
    <w:rsid w:val="002730A0"/>
    <w:rsid w:val="002730D7"/>
    <w:rsid w:val="0027315A"/>
    <w:rsid w:val="0027458A"/>
    <w:rsid w:val="00274B1F"/>
    <w:rsid w:val="00274B5D"/>
    <w:rsid w:val="00274E03"/>
    <w:rsid w:val="00275C34"/>
    <w:rsid w:val="00276274"/>
    <w:rsid w:val="002762A6"/>
    <w:rsid w:val="00276382"/>
    <w:rsid w:val="00276B87"/>
    <w:rsid w:val="00276E4A"/>
    <w:rsid w:val="002772D8"/>
    <w:rsid w:val="002801F1"/>
    <w:rsid w:val="00280455"/>
    <w:rsid w:val="00280540"/>
    <w:rsid w:val="00280C68"/>
    <w:rsid w:val="00280EFD"/>
    <w:rsid w:val="00281310"/>
    <w:rsid w:val="0028159D"/>
    <w:rsid w:val="002816BE"/>
    <w:rsid w:val="00281905"/>
    <w:rsid w:val="00281EE3"/>
    <w:rsid w:val="0028203F"/>
    <w:rsid w:val="00282206"/>
    <w:rsid w:val="00282585"/>
    <w:rsid w:val="002826D5"/>
    <w:rsid w:val="002828C1"/>
    <w:rsid w:val="00282A53"/>
    <w:rsid w:val="00282A72"/>
    <w:rsid w:val="00282C68"/>
    <w:rsid w:val="00282E33"/>
    <w:rsid w:val="00282FC5"/>
    <w:rsid w:val="00283004"/>
    <w:rsid w:val="00283272"/>
    <w:rsid w:val="00283291"/>
    <w:rsid w:val="0028349F"/>
    <w:rsid w:val="00283799"/>
    <w:rsid w:val="002838C6"/>
    <w:rsid w:val="00283944"/>
    <w:rsid w:val="00283A2C"/>
    <w:rsid w:val="00283A72"/>
    <w:rsid w:val="002840A8"/>
    <w:rsid w:val="002841A9"/>
    <w:rsid w:val="00284253"/>
    <w:rsid w:val="0028437F"/>
    <w:rsid w:val="00284437"/>
    <w:rsid w:val="00284A85"/>
    <w:rsid w:val="002857B4"/>
    <w:rsid w:val="00285A0D"/>
    <w:rsid w:val="002866BA"/>
    <w:rsid w:val="00287C62"/>
    <w:rsid w:val="00287DCE"/>
    <w:rsid w:val="00287E90"/>
    <w:rsid w:val="002904A9"/>
    <w:rsid w:val="0029050F"/>
    <w:rsid w:val="00290918"/>
    <w:rsid w:val="00290B90"/>
    <w:rsid w:val="00291291"/>
    <w:rsid w:val="00291482"/>
    <w:rsid w:val="00291D21"/>
    <w:rsid w:val="00292236"/>
    <w:rsid w:val="00292A07"/>
    <w:rsid w:val="00292DB6"/>
    <w:rsid w:val="00292E19"/>
    <w:rsid w:val="00293204"/>
    <w:rsid w:val="00293479"/>
    <w:rsid w:val="002935DC"/>
    <w:rsid w:val="0029382A"/>
    <w:rsid w:val="00293E4D"/>
    <w:rsid w:val="00294123"/>
    <w:rsid w:val="002945EB"/>
    <w:rsid w:val="00294687"/>
    <w:rsid w:val="00294758"/>
    <w:rsid w:val="00294993"/>
    <w:rsid w:val="00294A0E"/>
    <w:rsid w:val="00294B22"/>
    <w:rsid w:val="00294B87"/>
    <w:rsid w:val="0029568F"/>
    <w:rsid w:val="0029596B"/>
    <w:rsid w:val="0029598C"/>
    <w:rsid w:val="00295CBD"/>
    <w:rsid w:val="00295FEB"/>
    <w:rsid w:val="0029623C"/>
    <w:rsid w:val="00296430"/>
    <w:rsid w:val="00296527"/>
    <w:rsid w:val="00296754"/>
    <w:rsid w:val="0029677D"/>
    <w:rsid w:val="00296A9C"/>
    <w:rsid w:val="00296AB4"/>
    <w:rsid w:val="00296F5E"/>
    <w:rsid w:val="00297258"/>
    <w:rsid w:val="0029749F"/>
    <w:rsid w:val="002978DA"/>
    <w:rsid w:val="00297DA7"/>
    <w:rsid w:val="00297F52"/>
    <w:rsid w:val="002A0229"/>
    <w:rsid w:val="002A0516"/>
    <w:rsid w:val="002A075C"/>
    <w:rsid w:val="002A1051"/>
    <w:rsid w:val="002A18F2"/>
    <w:rsid w:val="002A1954"/>
    <w:rsid w:val="002A19DB"/>
    <w:rsid w:val="002A1ABE"/>
    <w:rsid w:val="002A1C1B"/>
    <w:rsid w:val="002A205E"/>
    <w:rsid w:val="002A23AD"/>
    <w:rsid w:val="002A380F"/>
    <w:rsid w:val="002A3FFE"/>
    <w:rsid w:val="002A468F"/>
    <w:rsid w:val="002A508F"/>
    <w:rsid w:val="002A5351"/>
    <w:rsid w:val="002A5553"/>
    <w:rsid w:val="002A5596"/>
    <w:rsid w:val="002A5631"/>
    <w:rsid w:val="002A564A"/>
    <w:rsid w:val="002A5884"/>
    <w:rsid w:val="002A5942"/>
    <w:rsid w:val="002A5D54"/>
    <w:rsid w:val="002A5EB1"/>
    <w:rsid w:val="002A672A"/>
    <w:rsid w:val="002A697A"/>
    <w:rsid w:val="002A6D6F"/>
    <w:rsid w:val="002A6DB6"/>
    <w:rsid w:val="002A6EC9"/>
    <w:rsid w:val="002A7099"/>
    <w:rsid w:val="002A733D"/>
    <w:rsid w:val="002A7491"/>
    <w:rsid w:val="002A7670"/>
    <w:rsid w:val="002A76B2"/>
    <w:rsid w:val="002B0063"/>
    <w:rsid w:val="002B0388"/>
    <w:rsid w:val="002B0409"/>
    <w:rsid w:val="002B0457"/>
    <w:rsid w:val="002B0476"/>
    <w:rsid w:val="002B04A8"/>
    <w:rsid w:val="002B0634"/>
    <w:rsid w:val="002B0BF6"/>
    <w:rsid w:val="002B0EF0"/>
    <w:rsid w:val="002B10C6"/>
    <w:rsid w:val="002B113F"/>
    <w:rsid w:val="002B13E5"/>
    <w:rsid w:val="002B1E9F"/>
    <w:rsid w:val="002B1F70"/>
    <w:rsid w:val="002B2283"/>
    <w:rsid w:val="002B2549"/>
    <w:rsid w:val="002B2962"/>
    <w:rsid w:val="002B34E6"/>
    <w:rsid w:val="002B3BC5"/>
    <w:rsid w:val="002B49B2"/>
    <w:rsid w:val="002B4BEA"/>
    <w:rsid w:val="002B568C"/>
    <w:rsid w:val="002B59A1"/>
    <w:rsid w:val="002B59DD"/>
    <w:rsid w:val="002B62D9"/>
    <w:rsid w:val="002B670B"/>
    <w:rsid w:val="002B6E56"/>
    <w:rsid w:val="002B70D7"/>
    <w:rsid w:val="002B76B9"/>
    <w:rsid w:val="002B7729"/>
    <w:rsid w:val="002B784A"/>
    <w:rsid w:val="002B7C47"/>
    <w:rsid w:val="002B7D9F"/>
    <w:rsid w:val="002B7E82"/>
    <w:rsid w:val="002B7E99"/>
    <w:rsid w:val="002B7EA3"/>
    <w:rsid w:val="002C015F"/>
    <w:rsid w:val="002C0256"/>
    <w:rsid w:val="002C03EB"/>
    <w:rsid w:val="002C09D2"/>
    <w:rsid w:val="002C0BAE"/>
    <w:rsid w:val="002C0ED0"/>
    <w:rsid w:val="002C12D9"/>
    <w:rsid w:val="002C13C4"/>
    <w:rsid w:val="002C15DA"/>
    <w:rsid w:val="002C169D"/>
    <w:rsid w:val="002C192F"/>
    <w:rsid w:val="002C19D7"/>
    <w:rsid w:val="002C1E2C"/>
    <w:rsid w:val="002C1EE6"/>
    <w:rsid w:val="002C1FF5"/>
    <w:rsid w:val="002C2320"/>
    <w:rsid w:val="002C28EA"/>
    <w:rsid w:val="002C2B14"/>
    <w:rsid w:val="002C2BF1"/>
    <w:rsid w:val="002C2CF4"/>
    <w:rsid w:val="002C2DEC"/>
    <w:rsid w:val="002C2E77"/>
    <w:rsid w:val="002C347A"/>
    <w:rsid w:val="002C36FD"/>
    <w:rsid w:val="002C3C4A"/>
    <w:rsid w:val="002C414D"/>
    <w:rsid w:val="002C4D10"/>
    <w:rsid w:val="002C4DB6"/>
    <w:rsid w:val="002C5D93"/>
    <w:rsid w:val="002C615A"/>
    <w:rsid w:val="002C635C"/>
    <w:rsid w:val="002C65B9"/>
    <w:rsid w:val="002C6C1F"/>
    <w:rsid w:val="002C6E61"/>
    <w:rsid w:val="002C73B3"/>
    <w:rsid w:val="002C73BF"/>
    <w:rsid w:val="002C785C"/>
    <w:rsid w:val="002C7970"/>
    <w:rsid w:val="002C79C7"/>
    <w:rsid w:val="002C7EC2"/>
    <w:rsid w:val="002C7F04"/>
    <w:rsid w:val="002D0873"/>
    <w:rsid w:val="002D0C71"/>
    <w:rsid w:val="002D0C7F"/>
    <w:rsid w:val="002D0EA4"/>
    <w:rsid w:val="002D15C1"/>
    <w:rsid w:val="002D2123"/>
    <w:rsid w:val="002D2853"/>
    <w:rsid w:val="002D2AEA"/>
    <w:rsid w:val="002D2B04"/>
    <w:rsid w:val="002D3173"/>
    <w:rsid w:val="002D331D"/>
    <w:rsid w:val="002D3459"/>
    <w:rsid w:val="002D37AA"/>
    <w:rsid w:val="002D3B95"/>
    <w:rsid w:val="002D3E23"/>
    <w:rsid w:val="002D42E0"/>
    <w:rsid w:val="002D4348"/>
    <w:rsid w:val="002D45D7"/>
    <w:rsid w:val="002D5209"/>
    <w:rsid w:val="002D56E1"/>
    <w:rsid w:val="002D6510"/>
    <w:rsid w:val="002D65B6"/>
    <w:rsid w:val="002D66D6"/>
    <w:rsid w:val="002D69AA"/>
    <w:rsid w:val="002D6EA3"/>
    <w:rsid w:val="002D6ED7"/>
    <w:rsid w:val="002D70DC"/>
    <w:rsid w:val="002D7182"/>
    <w:rsid w:val="002D7AF5"/>
    <w:rsid w:val="002D7B19"/>
    <w:rsid w:val="002D7B6B"/>
    <w:rsid w:val="002D7EED"/>
    <w:rsid w:val="002D7F93"/>
    <w:rsid w:val="002D7FA2"/>
    <w:rsid w:val="002E01DD"/>
    <w:rsid w:val="002E0312"/>
    <w:rsid w:val="002E04EC"/>
    <w:rsid w:val="002E0879"/>
    <w:rsid w:val="002E0A2E"/>
    <w:rsid w:val="002E0B88"/>
    <w:rsid w:val="002E0FE5"/>
    <w:rsid w:val="002E18C2"/>
    <w:rsid w:val="002E1997"/>
    <w:rsid w:val="002E1C39"/>
    <w:rsid w:val="002E1C4D"/>
    <w:rsid w:val="002E2132"/>
    <w:rsid w:val="002E2242"/>
    <w:rsid w:val="002E302D"/>
    <w:rsid w:val="002E3047"/>
    <w:rsid w:val="002E3205"/>
    <w:rsid w:val="002E4002"/>
    <w:rsid w:val="002E43DB"/>
    <w:rsid w:val="002E51D5"/>
    <w:rsid w:val="002E54AD"/>
    <w:rsid w:val="002E599A"/>
    <w:rsid w:val="002E5D73"/>
    <w:rsid w:val="002E5F0E"/>
    <w:rsid w:val="002E5F2E"/>
    <w:rsid w:val="002E641F"/>
    <w:rsid w:val="002E64DA"/>
    <w:rsid w:val="002E67FC"/>
    <w:rsid w:val="002E69D2"/>
    <w:rsid w:val="002E72F4"/>
    <w:rsid w:val="002E79D7"/>
    <w:rsid w:val="002E7DE3"/>
    <w:rsid w:val="002F02A6"/>
    <w:rsid w:val="002F039B"/>
    <w:rsid w:val="002F08C3"/>
    <w:rsid w:val="002F0A4C"/>
    <w:rsid w:val="002F1A65"/>
    <w:rsid w:val="002F2270"/>
    <w:rsid w:val="002F227C"/>
    <w:rsid w:val="002F25A0"/>
    <w:rsid w:val="002F2F00"/>
    <w:rsid w:val="002F2F2E"/>
    <w:rsid w:val="002F30FE"/>
    <w:rsid w:val="002F367B"/>
    <w:rsid w:val="002F40E5"/>
    <w:rsid w:val="002F418A"/>
    <w:rsid w:val="002F4279"/>
    <w:rsid w:val="002F4385"/>
    <w:rsid w:val="002F473A"/>
    <w:rsid w:val="002F48E8"/>
    <w:rsid w:val="002F4A59"/>
    <w:rsid w:val="002F4B49"/>
    <w:rsid w:val="002F4B53"/>
    <w:rsid w:val="002F5044"/>
    <w:rsid w:val="002F52DC"/>
    <w:rsid w:val="002F555E"/>
    <w:rsid w:val="002F5671"/>
    <w:rsid w:val="002F599E"/>
    <w:rsid w:val="002F5A80"/>
    <w:rsid w:val="002F608B"/>
    <w:rsid w:val="002F622C"/>
    <w:rsid w:val="002F6D88"/>
    <w:rsid w:val="002F6F76"/>
    <w:rsid w:val="002F713C"/>
    <w:rsid w:val="002F7D03"/>
    <w:rsid w:val="003007D4"/>
    <w:rsid w:val="00300847"/>
    <w:rsid w:val="00300A32"/>
    <w:rsid w:val="00300BA5"/>
    <w:rsid w:val="003011A5"/>
    <w:rsid w:val="003015AF"/>
    <w:rsid w:val="00301A4F"/>
    <w:rsid w:val="00301BAA"/>
    <w:rsid w:val="003021F4"/>
    <w:rsid w:val="003023A1"/>
    <w:rsid w:val="00302439"/>
    <w:rsid w:val="00302768"/>
    <w:rsid w:val="00302883"/>
    <w:rsid w:val="0030293E"/>
    <w:rsid w:val="00302A2A"/>
    <w:rsid w:val="00302F7C"/>
    <w:rsid w:val="003037FE"/>
    <w:rsid w:val="00303966"/>
    <w:rsid w:val="003039FB"/>
    <w:rsid w:val="00303B18"/>
    <w:rsid w:val="003047D4"/>
    <w:rsid w:val="00304AF0"/>
    <w:rsid w:val="0030510F"/>
    <w:rsid w:val="00305346"/>
    <w:rsid w:val="00305497"/>
    <w:rsid w:val="00305BC1"/>
    <w:rsid w:val="003060B7"/>
    <w:rsid w:val="0030614A"/>
    <w:rsid w:val="0030685D"/>
    <w:rsid w:val="00306904"/>
    <w:rsid w:val="00306A16"/>
    <w:rsid w:val="00306F3F"/>
    <w:rsid w:val="003074E8"/>
    <w:rsid w:val="00307E7D"/>
    <w:rsid w:val="00307F9A"/>
    <w:rsid w:val="003105DF"/>
    <w:rsid w:val="0031073D"/>
    <w:rsid w:val="00310743"/>
    <w:rsid w:val="00310840"/>
    <w:rsid w:val="00310EBB"/>
    <w:rsid w:val="0031181A"/>
    <w:rsid w:val="0031205A"/>
    <w:rsid w:val="003123B7"/>
    <w:rsid w:val="00312834"/>
    <w:rsid w:val="0031286E"/>
    <w:rsid w:val="00312A7F"/>
    <w:rsid w:val="00312ABC"/>
    <w:rsid w:val="00312B00"/>
    <w:rsid w:val="00312B89"/>
    <w:rsid w:val="00312CC9"/>
    <w:rsid w:val="00313313"/>
    <w:rsid w:val="003136C5"/>
    <w:rsid w:val="00313889"/>
    <w:rsid w:val="003139E3"/>
    <w:rsid w:val="00313BA9"/>
    <w:rsid w:val="00313BFD"/>
    <w:rsid w:val="00313C97"/>
    <w:rsid w:val="00314033"/>
    <w:rsid w:val="00314101"/>
    <w:rsid w:val="003141A9"/>
    <w:rsid w:val="00314A61"/>
    <w:rsid w:val="00315849"/>
    <w:rsid w:val="00315BF8"/>
    <w:rsid w:val="00315C6B"/>
    <w:rsid w:val="0031611A"/>
    <w:rsid w:val="003161E8"/>
    <w:rsid w:val="003166E1"/>
    <w:rsid w:val="0031674B"/>
    <w:rsid w:val="00316DDB"/>
    <w:rsid w:val="003172C2"/>
    <w:rsid w:val="003174A8"/>
    <w:rsid w:val="00317861"/>
    <w:rsid w:val="00317CB0"/>
    <w:rsid w:val="00317FE4"/>
    <w:rsid w:val="0032010C"/>
    <w:rsid w:val="003203CA"/>
    <w:rsid w:val="003205E4"/>
    <w:rsid w:val="00320823"/>
    <w:rsid w:val="00320E7B"/>
    <w:rsid w:val="003212E3"/>
    <w:rsid w:val="00321C73"/>
    <w:rsid w:val="0032209A"/>
    <w:rsid w:val="003226C5"/>
    <w:rsid w:val="00322859"/>
    <w:rsid w:val="003228AF"/>
    <w:rsid w:val="00322980"/>
    <w:rsid w:val="00322CA4"/>
    <w:rsid w:val="00322D9B"/>
    <w:rsid w:val="00323459"/>
    <w:rsid w:val="003234CC"/>
    <w:rsid w:val="00323B74"/>
    <w:rsid w:val="00323CAA"/>
    <w:rsid w:val="00323D93"/>
    <w:rsid w:val="00324737"/>
    <w:rsid w:val="003247E0"/>
    <w:rsid w:val="003249AF"/>
    <w:rsid w:val="00324B23"/>
    <w:rsid w:val="0032527B"/>
    <w:rsid w:val="0032583B"/>
    <w:rsid w:val="003259BB"/>
    <w:rsid w:val="0032638F"/>
    <w:rsid w:val="003265FB"/>
    <w:rsid w:val="0032699B"/>
    <w:rsid w:val="00326AEB"/>
    <w:rsid w:val="00326F10"/>
    <w:rsid w:val="0032724D"/>
    <w:rsid w:val="00327414"/>
    <w:rsid w:val="0032758B"/>
    <w:rsid w:val="00327779"/>
    <w:rsid w:val="00330069"/>
    <w:rsid w:val="0033048E"/>
    <w:rsid w:val="00330A0D"/>
    <w:rsid w:val="00330B46"/>
    <w:rsid w:val="00330C8B"/>
    <w:rsid w:val="00330EA5"/>
    <w:rsid w:val="00330F26"/>
    <w:rsid w:val="00330FC7"/>
    <w:rsid w:val="003314E1"/>
    <w:rsid w:val="003316FE"/>
    <w:rsid w:val="0033187D"/>
    <w:rsid w:val="00331910"/>
    <w:rsid w:val="0033224F"/>
    <w:rsid w:val="0033283B"/>
    <w:rsid w:val="003328C8"/>
    <w:rsid w:val="00332C05"/>
    <w:rsid w:val="00332C17"/>
    <w:rsid w:val="003330AD"/>
    <w:rsid w:val="00333104"/>
    <w:rsid w:val="0033339C"/>
    <w:rsid w:val="0033375F"/>
    <w:rsid w:val="0033381A"/>
    <w:rsid w:val="00333DC3"/>
    <w:rsid w:val="0033420D"/>
    <w:rsid w:val="00334292"/>
    <w:rsid w:val="00334926"/>
    <w:rsid w:val="00334936"/>
    <w:rsid w:val="00334994"/>
    <w:rsid w:val="00334AB2"/>
    <w:rsid w:val="00334EC9"/>
    <w:rsid w:val="00335077"/>
    <w:rsid w:val="0033512C"/>
    <w:rsid w:val="003352C1"/>
    <w:rsid w:val="00335A2B"/>
    <w:rsid w:val="003360FF"/>
    <w:rsid w:val="0033661D"/>
    <w:rsid w:val="00336DB4"/>
    <w:rsid w:val="00336E3D"/>
    <w:rsid w:val="00336F2E"/>
    <w:rsid w:val="003373C2"/>
    <w:rsid w:val="00337479"/>
    <w:rsid w:val="00337971"/>
    <w:rsid w:val="00337CE4"/>
    <w:rsid w:val="00340205"/>
    <w:rsid w:val="0034085D"/>
    <w:rsid w:val="00340EBF"/>
    <w:rsid w:val="00340F0F"/>
    <w:rsid w:val="00340F8B"/>
    <w:rsid w:val="00340FB4"/>
    <w:rsid w:val="00341334"/>
    <w:rsid w:val="003413D3"/>
    <w:rsid w:val="00341998"/>
    <w:rsid w:val="003426C1"/>
    <w:rsid w:val="00342818"/>
    <w:rsid w:val="0034294D"/>
    <w:rsid w:val="00342B7D"/>
    <w:rsid w:val="00342C5C"/>
    <w:rsid w:val="003431CE"/>
    <w:rsid w:val="00343539"/>
    <w:rsid w:val="00343B24"/>
    <w:rsid w:val="00343CAD"/>
    <w:rsid w:val="003445C8"/>
    <w:rsid w:val="003446B3"/>
    <w:rsid w:val="003446E7"/>
    <w:rsid w:val="00344CCC"/>
    <w:rsid w:val="00344D38"/>
    <w:rsid w:val="00345A9C"/>
    <w:rsid w:val="00345AD0"/>
    <w:rsid w:val="00345B05"/>
    <w:rsid w:val="00345CED"/>
    <w:rsid w:val="00345E65"/>
    <w:rsid w:val="00345F65"/>
    <w:rsid w:val="003464F0"/>
    <w:rsid w:val="003469EB"/>
    <w:rsid w:val="00346B02"/>
    <w:rsid w:val="00346FD5"/>
    <w:rsid w:val="003471AF"/>
    <w:rsid w:val="0034740C"/>
    <w:rsid w:val="0034765E"/>
    <w:rsid w:val="00347B63"/>
    <w:rsid w:val="00347C58"/>
    <w:rsid w:val="00347E3C"/>
    <w:rsid w:val="003500B2"/>
    <w:rsid w:val="003507B9"/>
    <w:rsid w:val="00351088"/>
    <w:rsid w:val="00351161"/>
    <w:rsid w:val="003511D9"/>
    <w:rsid w:val="003514AE"/>
    <w:rsid w:val="00351560"/>
    <w:rsid w:val="003516F8"/>
    <w:rsid w:val="00351B16"/>
    <w:rsid w:val="00352251"/>
    <w:rsid w:val="00352266"/>
    <w:rsid w:val="0035278D"/>
    <w:rsid w:val="003528C8"/>
    <w:rsid w:val="003528FD"/>
    <w:rsid w:val="003529EA"/>
    <w:rsid w:val="00352D98"/>
    <w:rsid w:val="00352E8A"/>
    <w:rsid w:val="00353230"/>
    <w:rsid w:val="0035363E"/>
    <w:rsid w:val="0035379D"/>
    <w:rsid w:val="003537F6"/>
    <w:rsid w:val="00353E2A"/>
    <w:rsid w:val="00353EF7"/>
    <w:rsid w:val="00354176"/>
    <w:rsid w:val="003541B8"/>
    <w:rsid w:val="003543E1"/>
    <w:rsid w:val="0035463C"/>
    <w:rsid w:val="0035479F"/>
    <w:rsid w:val="003549CA"/>
    <w:rsid w:val="00354DC7"/>
    <w:rsid w:val="00354EEC"/>
    <w:rsid w:val="003557CA"/>
    <w:rsid w:val="00355A73"/>
    <w:rsid w:val="00355D0A"/>
    <w:rsid w:val="00355D3C"/>
    <w:rsid w:val="003560EF"/>
    <w:rsid w:val="003566D0"/>
    <w:rsid w:val="0035699B"/>
    <w:rsid w:val="003569B1"/>
    <w:rsid w:val="003569C2"/>
    <w:rsid w:val="00356E58"/>
    <w:rsid w:val="0035708B"/>
    <w:rsid w:val="0035721F"/>
    <w:rsid w:val="0035758C"/>
    <w:rsid w:val="003575B1"/>
    <w:rsid w:val="00357778"/>
    <w:rsid w:val="0035789B"/>
    <w:rsid w:val="00357B89"/>
    <w:rsid w:val="00357C63"/>
    <w:rsid w:val="00357D0D"/>
    <w:rsid w:val="00360550"/>
    <w:rsid w:val="00360A12"/>
    <w:rsid w:val="00360A2E"/>
    <w:rsid w:val="00360B34"/>
    <w:rsid w:val="00360E3F"/>
    <w:rsid w:val="00361170"/>
    <w:rsid w:val="00361188"/>
    <w:rsid w:val="00361450"/>
    <w:rsid w:val="00361AD9"/>
    <w:rsid w:val="00361B95"/>
    <w:rsid w:val="00361F36"/>
    <w:rsid w:val="00362190"/>
    <w:rsid w:val="003625DA"/>
    <w:rsid w:val="003627B6"/>
    <w:rsid w:val="003627B9"/>
    <w:rsid w:val="00362950"/>
    <w:rsid w:val="003629C0"/>
    <w:rsid w:val="00362AF9"/>
    <w:rsid w:val="00362F1A"/>
    <w:rsid w:val="003633E0"/>
    <w:rsid w:val="00363B4A"/>
    <w:rsid w:val="00363E04"/>
    <w:rsid w:val="003640B8"/>
    <w:rsid w:val="003642BF"/>
    <w:rsid w:val="003648A1"/>
    <w:rsid w:val="00364B33"/>
    <w:rsid w:val="00364BAB"/>
    <w:rsid w:val="00364D57"/>
    <w:rsid w:val="00364EE3"/>
    <w:rsid w:val="003650AE"/>
    <w:rsid w:val="003653EB"/>
    <w:rsid w:val="00366171"/>
    <w:rsid w:val="00366456"/>
    <w:rsid w:val="0036648E"/>
    <w:rsid w:val="003666BE"/>
    <w:rsid w:val="00366C5F"/>
    <w:rsid w:val="00367CE7"/>
    <w:rsid w:val="00367FBE"/>
    <w:rsid w:val="00370616"/>
    <w:rsid w:val="00370F68"/>
    <w:rsid w:val="00371328"/>
    <w:rsid w:val="00371716"/>
    <w:rsid w:val="00371E53"/>
    <w:rsid w:val="00371FF7"/>
    <w:rsid w:val="003723D2"/>
    <w:rsid w:val="003725CD"/>
    <w:rsid w:val="003734CB"/>
    <w:rsid w:val="00373E40"/>
    <w:rsid w:val="00373F6C"/>
    <w:rsid w:val="00374495"/>
    <w:rsid w:val="00374574"/>
    <w:rsid w:val="003747E8"/>
    <w:rsid w:val="003749FC"/>
    <w:rsid w:val="00375102"/>
    <w:rsid w:val="00375416"/>
    <w:rsid w:val="00375847"/>
    <w:rsid w:val="00375856"/>
    <w:rsid w:val="00375864"/>
    <w:rsid w:val="00375BC4"/>
    <w:rsid w:val="00375DFF"/>
    <w:rsid w:val="00376116"/>
    <w:rsid w:val="003767EB"/>
    <w:rsid w:val="00376A20"/>
    <w:rsid w:val="00376F96"/>
    <w:rsid w:val="003775E6"/>
    <w:rsid w:val="00377791"/>
    <w:rsid w:val="00380863"/>
    <w:rsid w:val="003808BC"/>
    <w:rsid w:val="00380B02"/>
    <w:rsid w:val="0038107A"/>
    <w:rsid w:val="003814E8"/>
    <w:rsid w:val="003818BF"/>
    <w:rsid w:val="0038262B"/>
    <w:rsid w:val="0038299A"/>
    <w:rsid w:val="0038366D"/>
    <w:rsid w:val="00383777"/>
    <w:rsid w:val="00383943"/>
    <w:rsid w:val="00383D07"/>
    <w:rsid w:val="00383D10"/>
    <w:rsid w:val="00383EAB"/>
    <w:rsid w:val="003840E9"/>
    <w:rsid w:val="00384170"/>
    <w:rsid w:val="003849FF"/>
    <w:rsid w:val="00384AA4"/>
    <w:rsid w:val="00385017"/>
    <w:rsid w:val="0038529C"/>
    <w:rsid w:val="00385363"/>
    <w:rsid w:val="00385DA9"/>
    <w:rsid w:val="00385F23"/>
    <w:rsid w:val="00386630"/>
    <w:rsid w:val="0038741D"/>
    <w:rsid w:val="00387542"/>
    <w:rsid w:val="003875A5"/>
    <w:rsid w:val="003878A7"/>
    <w:rsid w:val="00387C0B"/>
    <w:rsid w:val="00390049"/>
    <w:rsid w:val="003900DA"/>
    <w:rsid w:val="003904D7"/>
    <w:rsid w:val="0039051F"/>
    <w:rsid w:val="00390853"/>
    <w:rsid w:val="003908D3"/>
    <w:rsid w:val="00390BA8"/>
    <w:rsid w:val="003912D1"/>
    <w:rsid w:val="00391574"/>
    <w:rsid w:val="0039167E"/>
    <w:rsid w:val="00391A13"/>
    <w:rsid w:val="00391AB9"/>
    <w:rsid w:val="00391CE5"/>
    <w:rsid w:val="00392139"/>
    <w:rsid w:val="003923C7"/>
    <w:rsid w:val="00392941"/>
    <w:rsid w:val="00392C27"/>
    <w:rsid w:val="003931AB"/>
    <w:rsid w:val="00393E76"/>
    <w:rsid w:val="003941DD"/>
    <w:rsid w:val="00394352"/>
    <w:rsid w:val="0039477A"/>
    <w:rsid w:val="00394C08"/>
    <w:rsid w:val="00394C79"/>
    <w:rsid w:val="00394C9F"/>
    <w:rsid w:val="00394DEF"/>
    <w:rsid w:val="0039512A"/>
    <w:rsid w:val="00395451"/>
    <w:rsid w:val="0039547D"/>
    <w:rsid w:val="00395613"/>
    <w:rsid w:val="00395896"/>
    <w:rsid w:val="00396D56"/>
    <w:rsid w:val="003972E0"/>
    <w:rsid w:val="00397354"/>
    <w:rsid w:val="0039785B"/>
    <w:rsid w:val="00397A9C"/>
    <w:rsid w:val="00397B4C"/>
    <w:rsid w:val="00397D2D"/>
    <w:rsid w:val="00397D5D"/>
    <w:rsid w:val="003A0153"/>
    <w:rsid w:val="003A0296"/>
    <w:rsid w:val="003A0B4F"/>
    <w:rsid w:val="003A0B60"/>
    <w:rsid w:val="003A0D44"/>
    <w:rsid w:val="003A1153"/>
    <w:rsid w:val="003A13E2"/>
    <w:rsid w:val="003A13EB"/>
    <w:rsid w:val="003A1786"/>
    <w:rsid w:val="003A1E7B"/>
    <w:rsid w:val="003A1F2E"/>
    <w:rsid w:val="003A21DC"/>
    <w:rsid w:val="003A2206"/>
    <w:rsid w:val="003A22D1"/>
    <w:rsid w:val="003A2525"/>
    <w:rsid w:val="003A2B26"/>
    <w:rsid w:val="003A2BFD"/>
    <w:rsid w:val="003A2C5B"/>
    <w:rsid w:val="003A2F92"/>
    <w:rsid w:val="003A2FDE"/>
    <w:rsid w:val="003A3299"/>
    <w:rsid w:val="003A33FC"/>
    <w:rsid w:val="003A3B99"/>
    <w:rsid w:val="003A3DE8"/>
    <w:rsid w:val="003A3E8D"/>
    <w:rsid w:val="003A40A7"/>
    <w:rsid w:val="003A4196"/>
    <w:rsid w:val="003A4A08"/>
    <w:rsid w:val="003A4AA3"/>
    <w:rsid w:val="003A4BB7"/>
    <w:rsid w:val="003A4FBB"/>
    <w:rsid w:val="003A5045"/>
    <w:rsid w:val="003A524B"/>
    <w:rsid w:val="003A548C"/>
    <w:rsid w:val="003A552C"/>
    <w:rsid w:val="003A5538"/>
    <w:rsid w:val="003A581E"/>
    <w:rsid w:val="003A589A"/>
    <w:rsid w:val="003A5C8A"/>
    <w:rsid w:val="003A5DDC"/>
    <w:rsid w:val="003A616E"/>
    <w:rsid w:val="003A6713"/>
    <w:rsid w:val="003A6758"/>
    <w:rsid w:val="003A6770"/>
    <w:rsid w:val="003A6BB6"/>
    <w:rsid w:val="003A72FA"/>
    <w:rsid w:val="003A7656"/>
    <w:rsid w:val="003A7D62"/>
    <w:rsid w:val="003B02D7"/>
    <w:rsid w:val="003B055A"/>
    <w:rsid w:val="003B07E3"/>
    <w:rsid w:val="003B08CE"/>
    <w:rsid w:val="003B0EE5"/>
    <w:rsid w:val="003B0F9B"/>
    <w:rsid w:val="003B173A"/>
    <w:rsid w:val="003B175C"/>
    <w:rsid w:val="003B17B1"/>
    <w:rsid w:val="003B1AD0"/>
    <w:rsid w:val="003B1B1A"/>
    <w:rsid w:val="003B1C81"/>
    <w:rsid w:val="003B2363"/>
    <w:rsid w:val="003B23AE"/>
    <w:rsid w:val="003B2410"/>
    <w:rsid w:val="003B2475"/>
    <w:rsid w:val="003B24AB"/>
    <w:rsid w:val="003B24AC"/>
    <w:rsid w:val="003B26A5"/>
    <w:rsid w:val="003B2BFF"/>
    <w:rsid w:val="003B2C1E"/>
    <w:rsid w:val="003B2C6B"/>
    <w:rsid w:val="003B2DFD"/>
    <w:rsid w:val="003B2E42"/>
    <w:rsid w:val="003B3066"/>
    <w:rsid w:val="003B340E"/>
    <w:rsid w:val="003B357D"/>
    <w:rsid w:val="003B374B"/>
    <w:rsid w:val="003B4293"/>
    <w:rsid w:val="003B445B"/>
    <w:rsid w:val="003B459C"/>
    <w:rsid w:val="003B4672"/>
    <w:rsid w:val="003B6B08"/>
    <w:rsid w:val="003B6D75"/>
    <w:rsid w:val="003B6F98"/>
    <w:rsid w:val="003B72AC"/>
    <w:rsid w:val="003B739F"/>
    <w:rsid w:val="003B7485"/>
    <w:rsid w:val="003B75FC"/>
    <w:rsid w:val="003B7D2A"/>
    <w:rsid w:val="003C020A"/>
    <w:rsid w:val="003C020B"/>
    <w:rsid w:val="003C122F"/>
    <w:rsid w:val="003C19DC"/>
    <w:rsid w:val="003C1B5A"/>
    <w:rsid w:val="003C1C74"/>
    <w:rsid w:val="003C1F05"/>
    <w:rsid w:val="003C23C0"/>
    <w:rsid w:val="003C23CD"/>
    <w:rsid w:val="003C2675"/>
    <w:rsid w:val="003C283F"/>
    <w:rsid w:val="003C29B7"/>
    <w:rsid w:val="003C3181"/>
    <w:rsid w:val="003C3AF6"/>
    <w:rsid w:val="003C3BC7"/>
    <w:rsid w:val="003C3D86"/>
    <w:rsid w:val="003C4059"/>
    <w:rsid w:val="003C4502"/>
    <w:rsid w:val="003C455A"/>
    <w:rsid w:val="003C47BD"/>
    <w:rsid w:val="003C48B6"/>
    <w:rsid w:val="003C4906"/>
    <w:rsid w:val="003C5284"/>
    <w:rsid w:val="003C5614"/>
    <w:rsid w:val="003C5717"/>
    <w:rsid w:val="003C5DD1"/>
    <w:rsid w:val="003C5ED5"/>
    <w:rsid w:val="003C5EDC"/>
    <w:rsid w:val="003C609F"/>
    <w:rsid w:val="003C629B"/>
    <w:rsid w:val="003C6736"/>
    <w:rsid w:val="003C68E2"/>
    <w:rsid w:val="003C6B01"/>
    <w:rsid w:val="003C6E7F"/>
    <w:rsid w:val="003C72BD"/>
    <w:rsid w:val="003C7401"/>
    <w:rsid w:val="003C777B"/>
    <w:rsid w:val="003C7856"/>
    <w:rsid w:val="003C7CB9"/>
    <w:rsid w:val="003C7EED"/>
    <w:rsid w:val="003D082B"/>
    <w:rsid w:val="003D0D9E"/>
    <w:rsid w:val="003D0DC8"/>
    <w:rsid w:val="003D0F3B"/>
    <w:rsid w:val="003D16AF"/>
    <w:rsid w:val="003D17A5"/>
    <w:rsid w:val="003D189C"/>
    <w:rsid w:val="003D1DA0"/>
    <w:rsid w:val="003D2015"/>
    <w:rsid w:val="003D206F"/>
    <w:rsid w:val="003D2571"/>
    <w:rsid w:val="003D2618"/>
    <w:rsid w:val="003D280F"/>
    <w:rsid w:val="003D2EF3"/>
    <w:rsid w:val="003D3517"/>
    <w:rsid w:val="003D3EC3"/>
    <w:rsid w:val="003D3F09"/>
    <w:rsid w:val="003D47BE"/>
    <w:rsid w:val="003D47E4"/>
    <w:rsid w:val="003D48A4"/>
    <w:rsid w:val="003D4923"/>
    <w:rsid w:val="003D520C"/>
    <w:rsid w:val="003D563C"/>
    <w:rsid w:val="003D5CBB"/>
    <w:rsid w:val="003D65E1"/>
    <w:rsid w:val="003D6AB1"/>
    <w:rsid w:val="003D6CAF"/>
    <w:rsid w:val="003D761F"/>
    <w:rsid w:val="003D7813"/>
    <w:rsid w:val="003D7CBA"/>
    <w:rsid w:val="003D7D2C"/>
    <w:rsid w:val="003D7DF5"/>
    <w:rsid w:val="003D7F0E"/>
    <w:rsid w:val="003E0603"/>
    <w:rsid w:val="003E091C"/>
    <w:rsid w:val="003E0FA9"/>
    <w:rsid w:val="003E146F"/>
    <w:rsid w:val="003E1A91"/>
    <w:rsid w:val="003E1FA0"/>
    <w:rsid w:val="003E226D"/>
    <w:rsid w:val="003E29D8"/>
    <w:rsid w:val="003E2C00"/>
    <w:rsid w:val="003E2CCB"/>
    <w:rsid w:val="003E2F37"/>
    <w:rsid w:val="003E2F3C"/>
    <w:rsid w:val="003E35A3"/>
    <w:rsid w:val="003E3745"/>
    <w:rsid w:val="003E3CEC"/>
    <w:rsid w:val="003E3D9B"/>
    <w:rsid w:val="003E3E2A"/>
    <w:rsid w:val="003E3E55"/>
    <w:rsid w:val="003E45EE"/>
    <w:rsid w:val="003E47B7"/>
    <w:rsid w:val="003E49ED"/>
    <w:rsid w:val="003E4C1E"/>
    <w:rsid w:val="003E5413"/>
    <w:rsid w:val="003E591A"/>
    <w:rsid w:val="003E5951"/>
    <w:rsid w:val="003E5D8C"/>
    <w:rsid w:val="003E62EE"/>
    <w:rsid w:val="003E63A4"/>
    <w:rsid w:val="003E6538"/>
    <w:rsid w:val="003E6F46"/>
    <w:rsid w:val="003E7602"/>
    <w:rsid w:val="003E7AC5"/>
    <w:rsid w:val="003F049C"/>
    <w:rsid w:val="003F074B"/>
    <w:rsid w:val="003F14A2"/>
    <w:rsid w:val="003F1BA3"/>
    <w:rsid w:val="003F1CBF"/>
    <w:rsid w:val="003F2355"/>
    <w:rsid w:val="003F2417"/>
    <w:rsid w:val="003F24AE"/>
    <w:rsid w:val="003F266C"/>
    <w:rsid w:val="003F26BC"/>
    <w:rsid w:val="003F2B84"/>
    <w:rsid w:val="003F2F8C"/>
    <w:rsid w:val="003F3418"/>
    <w:rsid w:val="003F3580"/>
    <w:rsid w:val="003F3D77"/>
    <w:rsid w:val="003F4485"/>
    <w:rsid w:val="003F4487"/>
    <w:rsid w:val="003F5592"/>
    <w:rsid w:val="003F5F6D"/>
    <w:rsid w:val="003F60F2"/>
    <w:rsid w:val="003F67FF"/>
    <w:rsid w:val="003F71D3"/>
    <w:rsid w:val="003F7CD7"/>
    <w:rsid w:val="0040029A"/>
    <w:rsid w:val="0040032F"/>
    <w:rsid w:val="00400353"/>
    <w:rsid w:val="004004FE"/>
    <w:rsid w:val="004005BA"/>
    <w:rsid w:val="00400804"/>
    <w:rsid w:val="004009DE"/>
    <w:rsid w:val="00400B29"/>
    <w:rsid w:val="00400BE5"/>
    <w:rsid w:val="004012A8"/>
    <w:rsid w:val="004014A2"/>
    <w:rsid w:val="004019F4"/>
    <w:rsid w:val="004020D9"/>
    <w:rsid w:val="00402266"/>
    <w:rsid w:val="00402288"/>
    <w:rsid w:val="004023FD"/>
    <w:rsid w:val="00402496"/>
    <w:rsid w:val="00402A9D"/>
    <w:rsid w:val="00403088"/>
    <w:rsid w:val="004033BF"/>
    <w:rsid w:val="00403764"/>
    <w:rsid w:val="004039A6"/>
    <w:rsid w:val="00403C6B"/>
    <w:rsid w:val="00404262"/>
    <w:rsid w:val="00404269"/>
    <w:rsid w:val="004042C1"/>
    <w:rsid w:val="004042EA"/>
    <w:rsid w:val="004047E1"/>
    <w:rsid w:val="00404D5C"/>
    <w:rsid w:val="00405181"/>
    <w:rsid w:val="004052E7"/>
    <w:rsid w:val="00405A1D"/>
    <w:rsid w:val="00405AD7"/>
    <w:rsid w:val="0040627C"/>
    <w:rsid w:val="00406530"/>
    <w:rsid w:val="00407090"/>
    <w:rsid w:val="004077D5"/>
    <w:rsid w:val="004079D5"/>
    <w:rsid w:val="00407F47"/>
    <w:rsid w:val="004100D5"/>
    <w:rsid w:val="00410655"/>
    <w:rsid w:val="0041118D"/>
    <w:rsid w:val="004117CD"/>
    <w:rsid w:val="00412084"/>
    <w:rsid w:val="00412179"/>
    <w:rsid w:val="00412401"/>
    <w:rsid w:val="0041249F"/>
    <w:rsid w:val="00412716"/>
    <w:rsid w:val="00412DE7"/>
    <w:rsid w:val="00413903"/>
    <w:rsid w:val="004140B6"/>
    <w:rsid w:val="0041454F"/>
    <w:rsid w:val="0041589F"/>
    <w:rsid w:val="0041609E"/>
    <w:rsid w:val="004163C0"/>
    <w:rsid w:val="0041675D"/>
    <w:rsid w:val="004170B6"/>
    <w:rsid w:val="00417652"/>
    <w:rsid w:val="0041765D"/>
    <w:rsid w:val="004178B7"/>
    <w:rsid w:val="00417A18"/>
    <w:rsid w:val="00417F64"/>
    <w:rsid w:val="00420408"/>
    <w:rsid w:val="004205B3"/>
    <w:rsid w:val="00420B89"/>
    <w:rsid w:val="00420B8C"/>
    <w:rsid w:val="00420CA9"/>
    <w:rsid w:val="00420CB8"/>
    <w:rsid w:val="00420EE7"/>
    <w:rsid w:val="004217B8"/>
    <w:rsid w:val="004218B0"/>
    <w:rsid w:val="004218D8"/>
    <w:rsid w:val="00421B5F"/>
    <w:rsid w:val="004226DB"/>
    <w:rsid w:val="0042281E"/>
    <w:rsid w:val="004228B5"/>
    <w:rsid w:val="0042380E"/>
    <w:rsid w:val="00423BC1"/>
    <w:rsid w:val="00423DF3"/>
    <w:rsid w:val="004241CE"/>
    <w:rsid w:val="0042505E"/>
    <w:rsid w:val="00425192"/>
    <w:rsid w:val="00425366"/>
    <w:rsid w:val="00425503"/>
    <w:rsid w:val="00425A4A"/>
    <w:rsid w:val="00425E19"/>
    <w:rsid w:val="00426068"/>
    <w:rsid w:val="0042670F"/>
    <w:rsid w:val="004268AC"/>
    <w:rsid w:val="00426C89"/>
    <w:rsid w:val="00426CD4"/>
    <w:rsid w:val="004276A2"/>
    <w:rsid w:val="00427E87"/>
    <w:rsid w:val="004301EE"/>
    <w:rsid w:val="004301FF"/>
    <w:rsid w:val="00430211"/>
    <w:rsid w:val="0043029C"/>
    <w:rsid w:val="00430B3B"/>
    <w:rsid w:val="0043101F"/>
    <w:rsid w:val="00431069"/>
    <w:rsid w:val="00431A0D"/>
    <w:rsid w:val="00431ACA"/>
    <w:rsid w:val="00431ADE"/>
    <w:rsid w:val="00431D5B"/>
    <w:rsid w:val="00432173"/>
    <w:rsid w:val="00432D45"/>
    <w:rsid w:val="00432EE3"/>
    <w:rsid w:val="00433F97"/>
    <w:rsid w:val="00434056"/>
    <w:rsid w:val="00434550"/>
    <w:rsid w:val="004348FB"/>
    <w:rsid w:val="00434A4E"/>
    <w:rsid w:val="0043527F"/>
    <w:rsid w:val="004353C6"/>
    <w:rsid w:val="004356BA"/>
    <w:rsid w:val="00435702"/>
    <w:rsid w:val="004358F2"/>
    <w:rsid w:val="004359FD"/>
    <w:rsid w:val="0043609C"/>
    <w:rsid w:val="00436A30"/>
    <w:rsid w:val="0043727E"/>
    <w:rsid w:val="00437296"/>
    <w:rsid w:val="004373EB"/>
    <w:rsid w:val="0043741A"/>
    <w:rsid w:val="00437527"/>
    <w:rsid w:val="00437603"/>
    <w:rsid w:val="00437AE7"/>
    <w:rsid w:val="0044038D"/>
    <w:rsid w:val="00440401"/>
    <w:rsid w:val="004405BF"/>
    <w:rsid w:val="00440914"/>
    <w:rsid w:val="00440CDB"/>
    <w:rsid w:val="00440D24"/>
    <w:rsid w:val="00440DA9"/>
    <w:rsid w:val="00440F49"/>
    <w:rsid w:val="004419AB"/>
    <w:rsid w:val="00441E58"/>
    <w:rsid w:val="00442651"/>
    <w:rsid w:val="00442A23"/>
    <w:rsid w:val="00442E99"/>
    <w:rsid w:val="00442ECA"/>
    <w:rsid w:val="004435C1"/>
    <w:rsid w:val="00443D61"/>
    <w:rsid w:val="00443E4A"/>
    <w:rsid w:val="004440EA"/>
    <w:rsid w:val="00444C10"/>
    <w:rsid w:val="00444DE0"/>
    <w:rsid w:val="00445271"/>
    <w:rsid w:val="0044541E"/>
    <w:rsid w:val="00445761"/>
    <w:rsid w:val="00445938"/>
    <w:rsid w:val="00445CD7"/>
    <w:rsid w:val="00446668"/>
    <w:rsid w:val="0044677E"/>
    <w:rsid w:val="00446ED1"/>
    <w:rsid w:val="0044726F"/>
    <w:rsid w:val="0044735D"/>
    <w:rsid w:val="00447458"/>
    <w:rsid w:val="00447717"/>
    <w:rsid w:val="004478B2"/>
    <w:rsid w:val="00447CD2"/>
    <w:rsid w:val="00447DD8"/>
    <w:rsid w:val="00450401"/>
    <w:rsid w:val="00450462"/>
    <w:rsid w:val="00450D17"/>
    <w:rsid w:val="00450E63"/>
    <w:rsid w:val="004514B3"/>
    <w:rsid w:val="0045161E"/>
    <w:rsid w:val="0045188E"/>
    <w:rsid w:val="00451DFC"/>
    <w:rsid w:val="00452100"/>
    <w:rsid w:val="0045231E"/>
    <w:rsid w:val="004528EA"/>
    <w:rsid w:val="00453083"/>
    <w:rsid w:val="0045317E"/>
    <w:rsid w:val="004531F1"/>
    <w:rsid w:val="00453548"/>
    <w:rsid w:val="00453DF6"/>
    <w:rsid w:val="00453FB1"/>
    <w:rsid w:val="00454B40"/>
    <w:rsid w:val="00454B47"/>
    <w:rsid w:val="00455089"/>
    <w:rsid w:val="004551A1"/>
    <w:rsid w:val="0045535D"/>
    <w:rsid w:val="004554B0"/>
    <w:rsid w:val="004555B3"/>
    <w:rsid w:val="004556C4"/>
    <w:rsid w:val="00455914"/>
    <w:rsid w:val="00455A05"/>
    <w:rsid w:val="00455B90"/>
    <w:rsid w:val="00456364"/>
    <w:rsid w:val="004563DE"/>
    <w:rsid w:val="00456E4F"/>
    <w:rsid w:val="0045744A"/>
    <w:rsid w:val="00457597"/>
    <w:rsid w:val="0045763B"/>
    <w:rsid w:val="00457773"/>
    <w:rsid w:val="0045795F"/>
    <w:rsid w:val="00457B71"/>
    <w:rsid w:val="00457DBB"/>
    <w:rsid w:val="0046005F"/>
    <w:rsid w:val="004604B7"/>
    <w:rsid w:val="0046130A"/>
    <w:rsid w:val="004614AF"/>
    <w:rsid w:val="00461FFC"/>
    <w:rsid w:val="00462535"/>
    <w:rsid w:val="00462963"/>
    <w:rsid w:val="00462BCC"/>
    <w:rsid w:val="00462F1D"/>
    <w:rsid w:val="004632A8"/>
    <w:rsid w:val="00463749"/>
    <w:rsid w:val="004637DE"/>
    <w:rsid w:val="00463818"/>
    <w:rsid w:val="004638D7"/>
    <w:rsid w:val="00464EE3"/>
    <w:rsid w:val="00465063"/>
    <w:rsid w:val="0046526E"/>
    <w:rsid w:val="00466B20"/>
    <w:rsid w:val="00466C08"/>
    <w:rsid w:val="00466CBD"/>
    <w:rsid w:val="00467362"/>
    <w:rsid w:val="00467464"/>
    <w:rsid w:val="0047071B"/>
    <w:rsid w:val="00470EE6"/>
    <w:rsid w:val="00471364"/>
    <w:rsid w:val="00471459"/>
    <w:rsid w:val="00471DC0"/>
    <w:rsid w:val="00471E59"/>
    <w:rsid w:val="00472412"/>
    <w:rsid w:val="00472673"/>
    <w:rsid w:val="004727DB"/>
    <w:rsid w:val="00472924"/>
    <w:rsid w:val="00472F81"/>
    <w:rsid w:val="0047329B"/>
    <w:rsid w:val="00473330"/>
    <w:rsid w:val="0047372B"/>
    <w:rsid w:val="00473B57"/>
    <w:rsid w:val="0047407D"/>
    <w:rsid w:val="00474659"/>
    <w:rsid w:val="0047496F"/>
    <w:rsid w:val="00474975"/>
    <w:rsid w:val="00474AE8"/>
    <w:rsid w:val="00474C31"/>
    <w:rsid w:val="00475040"/>
    <w:rsid w:val="004750E5"/>
    <w:rsid w:val="004752B2"/>
    <w:rsid w:val="00475B19"/>
    <w:rsid w:val="00475CDB"/>
    <w:rsid w:val="004763AB"/>
    <w:rsid w:val="00476AE5"/>
    <w:rsid w:val="00476D50"/>
    <w:rsid w:val="00476F00"/>
    <w:rsid w:val="00476F35"/>
    <w:rsid w:val="0047722A"/>
    <w:rsid w:val="00477789"/>
    <w:rsid w:val="00477B27"/>
    <w:rsid w:val="0048017D"/>
    <w:rsid w:val="004802BA"/>
    <w:rsid w:val="004805D0"/>
    <w:rsid w:val="00480704"/>
    <w:rsid w:val="004809BB"/>
    <w:rsid w:val="00480ABA"/>
    <w:rsid w:val="00480CDE"/>
    <w:rsid w:val="004812C0"/>
    <w:rsid w:val="00481D49"/>
    <w:rsid w:val="00481D6C"/>
    <w:rsid w:val="00481D9F"/>
    <w:rsid w:val="00482DEC"/>
    <w:rsid w:val="004833EA"/>
    <w:rsid w:val="00483464"/>
    <w:rsid w:val="004834C2"/>
    <w:rsid w:val="0048364D"/>
    <w:rsid w:val="0048370C"/>
    <w:rsid w:val="004838FD"/>
    <w:rsid w:val="00483B12"/>
    <w:rsid w:val="0048470B"/>
    <w:rsid w:val="00484E65"/>
    <w:rsid w:val="00484E84"/>
    <w:rsid w:val="0048579B"/>
    <w:rsid w:val="0048581B"/>
    <w:rsid w:val="00485B82"/>
    <w:rsid w:val="00485F9D"/>
    <w:rsid w:val="00486372"/>
    <w:rsid w:val="004867A3"/>
    <w:rsid w:val="004867F4"/>
    <w:rsid w:val="00486E3F"/>
    <w:rsid w:val="00487778"/>
    <w:rsid w:val="00487B04"/>
    <w:rsid w:val="00487BC5"/>
    <w:rsid w:val="00487CE5"/>
    <w:rsid w:val="00490101"/>
    <w:rsid w:val="0049052E"/>
    <w:rsid w:val="004909C3"/>
    <w:rsid w:val="004909F2"/>
    <w:rsid w:val="00490A74"/>
    <w:rsid w:val="00491153"/>
    <w:rsid w:val="004913CC"/>
    <w:rsid w:val="004914EE"/>
    <w:rsid w:val="004915E9"/>
    <w:rsid w:val="00491B2E"/>
    <w:rsid w:val="004924A1"/>
    <w:rsid w:val="004925CC"/>
    <w:rsid w:val="00492857"/>
    <w:rsid w:val="00492BDF"/>
    <w:rsid w:val="00492CF2"/>
    <w:rsid w:val="00492D4B"/>
    <w:rsid w:val="0049313D"/>
    <w:rsid w:val="004931D0"/>
    <w:rsid w:val="0049320F"/>
    <w:rsid w:val="0049321E"/>
    <w:rsid w:val="004934C5"/>
    <w:rsid w:val="0049371F"/>
    <w:rsid w:val="004937ED"/>
    <w:rsid w:val="00493A23"/>
    <w:rsid w:val="00493CFF"/>
    <w:rsid w:val="00493E20"/>
    <w:rsid w:val="00493F07"/>
    <w:rsid w:val="004943E2"/>
    <w:rsid w:val="00494B4F"/>
    <w:rsid w:val="00494F01"/>
    <w:rsid w:val="00495468"/>
    <w:rsid w:val="004959AA"/>
    <w:rsid w:val="00495B18"/>
    <w:rsid w:val="00495C76"/>
    <w:rsid w:val="00495D46"/>
    <w:rsid w:val="0049629F"/>
    <w:rsid w:val="00496691"/>
    <w:rsid w:val="004967A4"/>
    <w:rsid w:val="0049688C"/>
    <w:rsid w:val="00496BE2"/>
    <w:rsid w:val="00496C0C"/>
    <w:rsid w:val="00496EC8"/>
    <w:rsid w:val="00497116"/>
    <w:rsid w:val="004978B4"/>
    <w:rsid w:val="004979CD"/>
    <w:rsid w:val="00497BDF"/>
    <w:rsid w:val="004A0247"/>
    <w:rsid w:val="004A0CD0"/>
    <w:rsid w:val="004A1012"/>
    <w:rsid w:val="004A1134"/>
    <w:rsid w:val="004A1543"/>
    <w:rsid w:val="004A1766"/>
    <w:rsid w:val="004A1D5F"/>
    <w:rsid w:val="004A234D"/>
    <w:rsid w:val="004A23C6"/>
    <w:rsid w:val="004A2699"/>
    <w:rsid w:val="004A2A2B"/>
    <w:rsid w:val="004A2BA3"/>
    <w:rsid w:val="004A2D0D"/>
    <w:rsid w:val="004A3294"/>
    <w:rsid w:val="004A3DAB"/>
    <w:rsid w:val="004A3FF0"/>
    <w:rsid w:val="004A410E"/>
    <w:rsid w:val="004A4377"/>
    <w:rsid w:val="004A4786"/>
    <w:rsid w:val="004A4A32"/>
    <w:rsid w:val="004A52B6"/>
    <w:rsid w:val="004A5451"/>
    <w:rsid w:val="004A5718"/>
    <w:rsid w:val="004A576B"/>
    <w:rsid w:val="004A59EC"/>
    <w:rsid w:val="004A5C58"/>
    <w:rsid w:val="004A6235"/>
    <w:rsid w:val="004A6BF8"/>
    <w:rsid w:val="004A79E8"/>
    <w:rsid w:val="004A7F21"/>
    <w:rsid w:val="004B0199"/>
    <w:rsid w:val="004B0AA5"/>
    <w:rsid w:val="004B0DF5"/>
    <w:rsid w:val="004B135F"/>
    <w:rsid w:val="004B1DCF"/>
    <w:rsid w:val="004B1DF8"/>
    <w:rsid w:val="004B2009"/>
    <w:rsid w:val="004B2064"/>
    <w:rsid w:val="004B231F"/>
    <w:rsid w:val="004B25B3"/>
    <w:rsid w:val="004B288E"/>
    <w:rsid w:val="004B2ABE"/>
    <w:rsid w:val="004B2D49"/>
    <w:rsid w:val="004B2F88"/>
    <w:rsid w:val="004B3353"/>
    <w:rsid w:val="004B35D3"/>
    <w:rsid w:val="004B3616"/>
    <w:rsid w:val="004B436F"/>
    <w:rsid w:val="004B439D"/>
    <w:rsid w:val="004B4B7F"/>
    <w:rsid w:val="004B4E60"/>
    <w:rsid w:val="004B519F"/>
    <w:rsid w:val="004B54C1"/>
    <w:rsid w:val="004B5729"/>
    <w:rsid w:val="004B588D"/>
    <w:rsid w:val="004B5A3A"/>
    <w:rsid w:val="004B5D1B"/>
    <w:rsid w:val="004B5E73"/>
    <w:rsid w:val="004B6A78"/>
    <w:rsid w:val="004B6F3D"/>
    <w:rsid w:val="004B76E5"/>
    <w:rsid w:val="004B79B2"/>
    <w:rsid w:val="004B7EC5"/>
    <w:rsid w:val="004B7EE6"/>
    <w:rsid w:val="004C006D"/>
    <w:rsid w:val="004C0A88"/>
    <w:rsid w:val="004C0C0A"/>
    <w:rsid w:val="004C14B6"/>
    <w:rsid w:val="004C1A22"/>
    <w:rsid w:val="004C1E02"/>
    <w:rsid w:val="004C1ED0"/>
    <w:rsid w:val="004C1F2A"/>
    <w:rsid w:val="004C2046"/>
    <w:rsid w:val="004C20C3"/>
    <w:rsid w:val="004C21BE"/>
    <w:rsid w:val="004C23EE"/>
    <w:rsid w:val="004C252F"/>
    <w:rsid w:val="004C282A"/>
    <w:rsid w:val="004C3111"/>
    <w:rsid w:val="004C3323"/>
    <w:rsid w:val="004C3777"/>
    <w:rsid w:val="004C3A05"/>
    <w:rsid w:val="004C3B85"/>
    <w:rsid w:val="004C3E0A"/>
    <w:rsid w:val="004C4128"/>
    <w:rsid w:val="004C44A6"/>
    <w:rsid w:val="004C46F4"/>
    <w:rsid w:val="004C4BE7"/>
    <w:rsid w:val="004C5727"/>
    <w:rsid w:val="004C5AB4"/>
    <w:rsid w:val="004C5AF2"/>
    <w:rsid w:val="004C5B6E"/>
    <w:rsid w:val="004C5BD0"/>
    <w:rsid w:val="004C6040"/>
    <w:rsid w:val="004C6127"/>
    <w:rsid w:val="004C641C"/>
    <w:rsid w:val="004C69D5"/>
    <w:rsid w:val="004C6EC8"/>
    <w:rsid w:val="004C77B2"/>
    <w:rsid w:val="004C7D4B"/>
    <w:rsid w:val="004D01AD"/>
    <w:rsid w:val="004D025F"/>
    <w:rsid w:val="004D0575"/>
    <w:rsid w:val="004D0910"/>
    <w:rsid w:val="004D0CD0"/>
    <w:rsid w:val="004D0D1E"/>
    <w:rsid w:val="004D0D24"/>
    <w:rsid w:val="004D1461"/>
    <w:rsid w:val="004D147A"/>
    <w:rsid w:val="004D186A"/>
    <w:rsid w:val="004D2A5F"/>
    <w:rsid w:val="004D2FB9"/>
    <w:rsid w:val="004D32A3"/>
    <w:rsid w:val="004D3716"/>
    <w:rsid w:val="004D37BD"/>
    <w:rsid w:val="004D40AF"/>
    <w:rsid w:val="004D44F1"/>
    <w:rsid w:val="004D451E"/>
    <w:rsid w:val="004D48C5"/>
    <w:rsid w:val="004D48D1"/>
    <w:rsid w:val="004D490F"/>
    <w:rsid w:val="004D498D"/>
    <w:rsid w:val="004D4A76"/>
    <w:rsid w:val="004D4B5A"/>
    <w:rsid w:val="004D4EFC"/>
    <w:rsid w:val="004D4FDA"/>
    <w:rsid w:val="004D503C"/>
    <w:rsid w:val="004D50E2"/>
    <w:rsid w:val="004D54B6"/>
    <w:rsid w:val="004D59CD"/>
    <w:rsid w:val="004D5F43"/>
    <w:rsid w:val="004D5F4D"/>
    <w:rsid w:val="004D6E19"/>
    <w:rsid w:val="004D7532"/>
    <w:rsid w:val="004D7B7C"/>
    <w:rsid w:val="004E0403"/>
    <w:rsid w:val="004E05EA"/>
    <w:rsid w:val="004E0BB4"/>
    <w:rsid w:val="004E0ED4"/>
    <w:rsid w:val="004E11E6"/>
    <w:rsid w:val="004E191D"/>
    <w:rsid w:val="004E1EE2"/>
    <w:rsid w:val="004E20EA"/>
    <w:rsid w:val="004E2C33"/>
    <w:rsid w:val="004E2DC5"/>
    <w:rsid w:val="004E2F79"/>
    <w:rsid w:val="004E313F"/>
    <w:rsid w:val="004E3141"/>
    <w:rsid w:val="004E3384"/>
    <w:rsid w:val="004E346D"/>
    <w:rsid w:val="004E4503"/>
    <w:rsid w:val="004E4599"/>
    <w:rsid w:val="004E45DB"/>
    <w:rsid w:val="004E4EA0"/>
    <w:rsid w:val="004E5106"/>
    <w:rsid w:val="004E52DC"/>
    <w:rsid w:val="004E5596"/>
    <w:rsid w:val="004E570E"/>
    <w:rsid w:val="004E5C12"/>
    <w:rsid w:val="004E5D79"/>
    <w:rsid w:val="004E5DBE"/>
    <w:rsid w:val="004E5F71"/>
    <w:rsid w:val="004E6120"/>
    <w:rsid w:val="004E62B3"/>
    <w:rsid w:val="004E6480"/>
    <w:rsid w:val="004E64C5"/>
    <w:rsid w:val="004E6C4E"/>
    <w:rsid w:val="004E6CD3"/>
    <w:rsid w:val="004E6F1B"/>
    <w:rsid w:val="004E706B"/>
    <w:rsid w:val="004E7122"/>
    <w:rsid w:val="004E71C7"/>
    <w:rsid w:val="004E72C5"/>
    <w:rsid w:val="004E72CD"/>
    <w:rsid w:val="004E778F"/>
    <w:rsid w:val="004E7964"/>
    <w:rsid w:val="004F0302"/>
    <w:rsid w:val="004F035B"/>
    <w:rsid w:val="004F0AA9"/>
    <w:rsid w:val="004F0AAF"/>
    <w:rsid w:val="004F0FAD"/>
    <w:rsid w:val="004F1629"/>
    <w:rsid w:val="004F2176"/>
    <w:rsid w:val="004F23F4"/>
    <w:rsid w:val="004F2F91"/>
    <w:rsid w:val="004F3497"/>
    <w:rsid w:val="004F3540"/>
    <w:rsid w:val="004F364E"/>
    <w:rsid w:val="004F39ED"/>
    <w:rsid w:val="004F3A84"/>
    <w:rsid w:val="004F3B5B"/>
    <w:rsid w:val="004F3B7F"/>
    <w:rsid w:val="004F3FB4"/>
    <w:rsid w:val="004F4323"/>
    <w:rsid w:val="004F479D"/>
    <w:rsid w:val="004F485C"/>
    <w:rsid w:val="004F4C56"/>
    <w:rsid w:val="004F4FC6"/>
    <w:rsid w:val="004F515E"/>
    <w:rsid w:val="004F591D"/>
    <w:rsid w:val="004F64A7"/>
    <w:rsid w:val="004F6709"/>
    <w:rsid w:val="004F6B61"/>
    <w:rsid w:val="004F6DC5"/>
    <w:rsid w:val="004F6E76"/>
    <w:rsid w:val="004F71CE"/>
    <w:rsid w:val="004F7C41"/>
    <w:rsid w:val="004F7C71"/>
    <w:rsid w:val="00500584"/>
    <w:rsid w:val="00500981"/>
    <w:rsid w:val="00500CC9"/>
    <w:rsid w:val="005010B5"/>
    <w:rsid w:val="005010C2"/>
    <w:rsid w:val="0050111D"/>
    <w:rsid w:val="00501718"/>
    <w:rsid w:val="00501743"/>
    <w:rsid w:val="00501A59"/>
    <w:rsid w:val="00501E59"/>
    <w:rsid w:val="005023E3"/>
    <w:rsid w:val="0050260E"/>
    <w:rsid w:val="005028E3"/>
    <w:rsid w:val="00502937"/>
    <w:rsid w:val="00502D2E"/>
    <w:rsid w:val="00502D76"/>
    <w:rsid w:val="00502DB3"/>
    <w:rsid w:val="005036C1"/>
    <w:rsid w:val="005039F5"/>
    <w:rsid w:val="00503B51"/>
    <w:rsid w:val="00503EF4"/>
    <w:rsid w:val="00503F6D"/>
    <w:rsid w:val="00504511"/>
    <w:rsid w:val="00504690"/>
    <w:rsid w:val="005047F1"/>
    <w:rsid w:val="00504815"/>
    <w:rsid w:val="00504A5A"/>
    <w:rsid w:val="00504B14"/>
    <w:rsid w:val="00504B7F"/>
    <w:rsid w:val="00504FE7"/>
    <w:rsid w:val="005054A9"/>
    <w:rsid w:val="0050560F"/>
    <w:rsid w:val="00505948"/>
    <w:rsid w:val="00505F8B"/>
    <w:rsid w:val="005065A6"/>
    <w:rsid w:val="0050681F"/>
    <w:rsid w:val="0050695E"/>
    <w:rsid w:val="00506BD2"/>
    <w:rsid w:val="00506FB6"/>
    <w:rsid w:val="00507173"/>
    <w:rsid w:val="00511616"/>
    <w:rsid w:val="00511663"/>
    <w:rsid w:val="00511935"/>
    <w:rsid w:val="005119E1"/>
    <w:rsid w:val="00511ED4"/>
    <w:rsid w:val="00512962"/>
    <w:rsid w:val="00512B1A"/>
    <w:rsid w:val="00512C18"/>
    <w:rsid w:val="00512C64"/>
    <w:rsid w:val="00512E12"/>
    <w:rsid w:val="00512F9C"/>
    <w:rsid w:val="005130ED"/>
    <w:rsid w:val="005132F9"/>
    <w:rsid w:val="00514127"/>
    <w:rsid w:val="005142B8"/>
    <w:rsid w:val="0051430F"/>
    <w:rsid w:val="00514748"/>
    <w:rsid w:val="005147B6"/>
    <w:rsid w:val="00514806"/>
    <w:rsid w:val="00514953"/>
    <w:rsid w:val="00514B55"/>
    <w:rsid w:val="00514C13"/>
    <w:rsid w:val="0051586B"/>
    <w:rsid w:val="00515C7B"/>
    <w:rsid w:val="00515F2C"/>
    <w:rsid w:val="00516717"/>
    <w:rsid w:val="00516B1F"/>
    <w:rsid w:val="0051743D"/>
    <w:rsid w:val="0051750D"/>
    <w:rsid w:val="00517656"/>
    <w:rsid w:val="005179FA"/>
    <w:rsid w:val="00517E3D"/>
    <w:rsid w:val="00517EB5"/>
    <w:rsid w:val="0052006C"/>
    <w:rsid w:val="0052078A"/>
    <w:rsid w:val="00520D5A"/>
    <w:rsid w:val="005213A5"/>
    <w:rsid w:val="005217C1"/>
    <w:rsid w:val="0052183E"/>
    <w:rsid w:val="005219C9"/>
    <w:rsid w:val="00521B46"/>
    <w:rsid w:val="00521CA9"/>
    <w:rsid w:val="00522D38"/>
    <w:rsid w:val="0052354A"/>
    <w:rsid w:val="0052384B"/>
    <w:rsid w:val="005242E1"/>
    <w:rsid w:val="00525005"/>
    <w:rsid w:val="00525099"/>
    <w:rsid w:val="005252A6"/>
    <w:rsid w:val="005254D1"/>
    <w:rsid w:val="00525ABA"/>
    <w:rsid w:val="00525D19"/>
    <w:rsid w:val="00525E7C"/>
    <w:rsid w:val="00525F89"/>
    <w:rsid w:val="00526891"/>
    <w:rsid w:val="00526BF2"/>
    <w:rsid w:val="00526E5C"/>
    <w:rsid w:val="00526F2B"/>
    <w:rsid w:val="00527322"/>
    <w:rsid w:val="0052734C"/>
    <w:rsid w:val="005273ED"/>
    <w:rsid w:val="00527722"/>
    <w:rsid w:val="00527D01"/>
    <w:rsid w:val="00527E66"/>
    <w:rsid w:val="00530138"/>
    <w:rsid w:val="0053036D"/>
    <w:rsid w:val="00530380"/>
    <w:rsid w:val="00530390"/>
    <w:rsid w:val="005305B8"/>
    <w:rsid w:val="00530D39"/>
    <w:rsid w:val="00530E83"/>
    <w:rsid w:val="00531244"/>
    <w:rsid w:val="0053146D"/>
    <w:rsid w:val="00531743"/>
    <w:rsid w:val="0053180A"/>
    <w:rsid w:val="00531E74"/>
    <w:rsid w:val="00532527"/>
    <w:rsid w:val="0053254C"/>
    <w:rsid w:val="005325B3"/>
    <w:rsid w:val="00532638"/>
    <w:rsid w:val="00532950"/>
    <w:rsid w:val="005333A5"/>
    <w:rsid w:val="00533508"/>
    <w:rsid w:val="00533D6C"/>
    <w:rsid w:val="00533E63"/>
    <w:rsid w:val="00534045"/>
    <w:rsid w:val="0053430D"/>
    <w:rsid w:val="00534335"/>
    <w:rsid w:val="00534EB6"/>
    <w:rsid w:val="005352A5"/>
    <w:rsid w:val="00535329"/>
    <w:rsid w:val="00535800"/>
    <w:rsid w:val="00535B0C"/>
    <w:rsid w:val="00535F58"/>
    <w:rsid w:val="005360BA"/>
    <w:rsid w:val="0053648A"/>
    <w:rsid w:val="005369A4"/>
    <w:rsid w:val="00536A89"/>
    <w:rsid w:val="00536CAB"/>
    <w:rsid w:val="00536D64"/>
    <w:rsid w:val="00537045"/>
    <w:rsid w:val="0053748B"/>
    <w:rsid w:val="00537BDB"/>
    <w:rsid w:val="00537F26"/>
    <w:rsid w:val="00540147"/>
    <w:rsid w:val="005402F4"/>
    <w:rsid w:val="005407F6"/>
    <w:rsid w:val="00540958"/>
    <w:rsid w:val="00540C15"/>
    <w:rsid w:val="00541460"/>
    <w:rsid w:val="00541465"/>
    <w:rsid w:val="005414C6"/>
    <w:rsid w:val="00541C29"/>
    <w:rsid w:val="00541F5B"/>
    <w:rsid w:val="005420AE"/>
    <w:rsid w:val="005422D7"/>
    <w:rsid w:val="00542332"/>
    <w:rsid w:val="0054277F"/>
    <w:rsid w:val="00542A3B"/>
    <w:rsid w:val="00542FF7"/>
    <w:rsid w:val="00543177"/>
    <w:rsid w:val="0054320B"/>
    <w:rsid w:val="00543381"/>
    <w:rsid w:val="00544A0F"/>
    <w:rsid w:val="00544F85"/>
    <w:rsid w:val="00545290"/>
    <w:rsid w:val="00545439"/>
    <w:rsid w:val="00545489"/>
    <w:rsid w:val="00545A25"/>
    <w:rsid w:val="00545D38"/>
    <w:rsid w:val="00545D62"/>
    <w:rsid w:val="005465EA"/>
    <w:rsid w:val="00546834"/>
    <w:rsid w:val="00546D79"/>
    <w:rsid w:val="00546ED4"/>
    <w:rsid w:val="00547179"/>
    <w:rsid w:val="00547223"/>
    <w:rsid w:val="005474F8"/>
    <w:rsid w:val="005476B0"/>
    <w:rsid w:val="00547789"/>
    <w:rsid w:val="00547877"/>
    <w:rsid w:val="0055007C"/>
    <w:rsid w:val="005505F3"/>
    <w:rsid w:val="00550677"/>
    <w:rsid w:val="00550719"/>
    <w:rsid w:val="00550927"/>
    <w:rsid w:val="00550B4D"/>
    <w:rsid w:val="00550DE6"/>
    <w:rsid w:val="00551228"/>
    <w:rsid w:val="00551521"/>
    <w:rsid w:val="00551C34"/>
    <w:rsid w:val="005524E4"/>
    <w:rsid w:val="005527F9"/>
    <w:rsid w:val="00552844"/>
    <w:rsid w:val="00552B80"/>
    <w:rsid w:val="00552E3B"/>
    <w:rsid w:val="00553170"/>
    <w:rsid w:val="005534D7"/>
    <w:rsid w:val="0055408B"/>
    <w:rsid w:val="00554098"/>
    <w:rsid w:val="00554409"/>
    <w:rsid w:val="00554438"/>
    <w:rsid w:val="0055445A"/>
    <w:rsid w:val="005548BC"/>
    <w:rsid w:val="00554B54"/>
    <w:rsid w:val="00554FE9"/>
    <w:rsid w:val="0055517B"/>
    <w:rsid w:val="005554AF"/>
    <w:rsid w:val="0055576C"/>
    <w:rsid w:val="005559B3"/>
    <w:rsid w:val="00555A56"/>
    <w:rsid w:val="00556DF5"/>
    <w:rsid w:val="00556F0C"/>
    <w:rsid w:val="0055743B"/>
    <w:rsid w:val="00560281"/>
    <w:rsid w:val="005603A7"/>
    <w:rsid w:val="005605C3"/>
    <w:rsid w:val="00560E6C"/>
    <w:rsid w:val="00560EC0"/>
    <w:rsid w:val="0056146F"/>
    <w:rsid w:val="00561A39"/>
    <w:rsid w:val="00561DD6"/>
    <w:rsid w:val="00562324"/>
    <w:rsid w:val="005624DB"/>
    <w:rsid w:val="00562795"/>
    <w:rsid w:val="00562A16"/>
    <w:rsid w:val="00562AA9"/>
    <w:rsid w:val="00562D6A"/>
    <w:rsid w:val="005635AA"/>
    <w:rsid w:val="005635F9"/>
    <w:rsid w:val="00563917"/>
    <w:rsid w:val="00563CF5"/>
    <w:rsid w:val="00563D7E"/>
    <w:rsid w:val="00563F1F"/>
    <w:rsid w:val="0056502F"/>
    <w:rsid w:val="0056510B"/>
    <w:rsid w:val="00565332"/>
    <w:rsid w:val="00566184"/>
    <w:rsid w:val="005666B3"/>
    <w:rsid w:val="00566B1E"/>
    <w:rsid w:val="00566BEF"/>
    <w:rsid w:val="00566DE0"/>
    <w:rsid w:val="00566E60"/>
    <w:rsid w:val="005673F3"/>
    <w:rsid w:val="005674C9"/>
    <w:rsid w:val="005676AC"/>
    <w:rsid w:val="0056779D"/>
    <w:rsid w:val="00567CAD"/>
    <w:rsid w:val="00567CB2"/>
    <w:rsid w:val="00567EFC"/>
    <w:rsid w:val="00567FD1"/>
    <w:rsid w:val="005700B6"/>
    <w:rsid w:val="00570936"/>
    <w:rsid w:val="00571012"/>
    <w:rsid w:val="00571047"/>
    <w:rsid w:val="0057124E"/>
    <w:rsid w:val="005712D7"/>
    <w:rsid w:val="0057165C"/>
    <w:rsid w:val="005717A0"/>
    <w:rsid w:val="0057182D"/>
    <w:rsid w:val="00571941"/>
    <w:rsid w:val="005719B0"/>
    <w:rsid w:val="005723EC"/>
    <w:rsid w:val="0057259F"/>
    <w:rsid w:val="00572630"/>
    <w:rsid w:val="005727C6"/>
    <w:rsid w:val="00572A59"/>
    <w:rsid w:val="00572C60"/>
    <w:rsid w:val="00572EC0"/>
    <w:rsid w:val="005731CF"/>
    <w:rsid w:val="0057338B"/>
    <w:rsid w:val="00573A76"/>
    <w:rsid w:val="00573BFB"/>
    <w:rsid w:val="00573FD6"/>
    <w:rsid w:val="005741D3"/>
    <w:rsid w:val="00574626"/>
    <w:rsid w:val="00574A0B"/>
    <w:rsid w:val="00574DFF"/>
    <w:rsid w:val="00574E3E"/>
    <w:rsid w:val="005755C4"/>
    <w:rsid w:val="005758A3"/>
    <w:rsid w:val="00575D62"/>
    <w:rsid w:val="0057634E"/>
    <w:rsid w:val="00576483"/>
    <w:rsid w:val="005764C4"/>
    <w:rsid w:val="005767B4"/>
    <w:rsid w:val="00576A86"/>
    <w:rsid w:val="005770B5"/>
    <w:rsid w:val="005770E3"/>
    <w:rsid w:val="005771B1"/>
    <w:rsid w:val="00577872"/>
    <w:rsid w:val="0058049E"/>
    <w:rsid w:val="00580623"/>
    <w:rsid w:val="00580E75"/>
    <w:rsid w:val="005811F6"/>
    <w:rsid w:val="005812DE"/>
    <w:rsid w:val="005816C0"/>
    <w:rsid w:val="00581934"/>
    <w:rsid w:val="005819E9"/>
    <w:rsid w:val="00581F02"/>
    <w:rsid w:val="0058232C"/>
    <w:rsid w:val="005824DF"/>
    <w:rsid w:val="005828EC"/>
    <w:rsid w:val="0058299F"/>
    <w:rsid w:val="00582BC6"/>
    <w:rsid w:val="0058307B"/>
    <w:rsid w:val="005834D3"/>
    <w:rsid w:val="00583690"/>
    <w:rsid w:val="00583723"/>
    <w:rsid w:val="005837BE"/>
    <w:rsid w:val="005839C6"/>
    <w:rsid w:val="00583CFB"/>
    <w:rsid w:val="00583D79"/>
    <w:rsid w:val="00583E84"/>
    <w:rsid w:val="00584566"/>
    <w:rsid w:val="005845DA"/>
    <w:rsid w:val="00584AB7"/>
    <w:rsid w:val="00584DE4"/>
    <w:rsid w:val="005860E8"/>
    <w:rsid w:val="005861EA"/>
    <w:rsid w:val="00586319"/>
    <w:rsid w:val="00586614"/>
    <w:rsid w:val="005867F8"/>
    <w:rsid w:val="00586CD5"/>
    <w:rsid w:val="00586D6D"/>
    <w:rsid w:val="00586ED6"/>
    <w:rsid w:val="0058718D"/>
    <w:rsid w:val="00587343"/>
    <w:rsid w:val="005874B9"/>
    <w:rsid w:val="00587B57"/>
    <w:rsid w:val="00587D64"/>
    <w:rsid w:val="00587F72"/>
    <w:rsid w:val="00590066"/>
    <w:rsid w:val="005903B1"/>
    <w:rsid w:val="0059068C"/>
    <w:rsid w:val="00590889"/>
    <w:rsid w:val="005909B8"/>
    <w:rsid w:val="00590DEA"/>
    <w:rsid w:val="00591085"/>
    <w:rsid w:val="005917BB"/>
    <w:rsid w:val="005919CE"/>
    <w:rsid w:val="00591AF0"/>
    <w:rsid w:val="00591B77"/>
    <w:rsid w:val="00591C46"/>
    <w:rsid w:val="00591CC0"/>
    <w:rsid w:val="00592080"/>
    <w:rsid w:val="00592257"/>
    <w:rsid w:val="0059297E"/>
    <w:rsid w:val="00592DB9"/>
    <w:rsid w:val="00593323"/>
    <w:rsid w:val="00593481"/>
    <w:rsid w:val="005942BA"/>
    <w:rsid w:val="0059462D"/>
    <w:rsid w:val="00594702"/>
    <w:rsid w:val="00594FB7"/>
    <w:rsid w:val="00594FC8"/>
    <w:rsid w:val="00595562"/>
    <w:rsid w:val="005958E3"/>
    <w:rsid w:val="00595A5F"/>
    <w:rsid w:val="0059606C"/>
    <w:rsid w:val="00596239"/>
    <w:rsid w:val="005965A9"/>
    <w:rsid w:val="00597435"/>
    <w:rsid w:val="0059757F"/>
    <w:rsid w:val="005976D7"/>
    <w:rsid w:val="00597769"/>
    <w:rsid w:val="00597AE2"/>
    <w:rsid w:val="00597DCC"/>
    <w:rsid w:val="005A00D3"/>
    <w:rsid w:val="005A0CF5"/>
    <w:rsid w:val="005A1011"/>
    <w:rsid w:val="005A10E6"/>
    <w:rsid w:val="005A12A9"/>
    <w:rsid w:val="005A17AC"/>
    <w:rsid w:val="005A1D99"/>
    <w:rsid w:val="005A21A8"/>
    <w:rsid w:val="005A22EA"/>
    <w:rsid w:val="005A3634"/>
    <w:rsid w:val="005A3B0F"/>
    <w:rsid w:val="005A42A5"/>
    <w:rsid w:val="005A4401"/>
    <w:rsid w:val="005A45CC"/>
    <w:rsid w:val="005A4790"/>
    <w:rsid w:val="005A4CE2"/>
    <w:rsid w:val="005A4F49"/>
    <w:rsid w:val="005A53D7"/>
    <w:rsid w:val="005A544E"/>
    <w:rsid w:val="005A55E8"/>
    <w:rsid w:val="005A58F8"/>
    <w:rsid w:val="005A5F7C"/>
    <w:rsid w:val="005A601C"/>
    <w:rsid w:val="005A6507"/>
    <w:rsid w:val="005A6DAE"/>
    <w:rsid w:val="005A71F7"/>
    <w:rsid w:val="005A751C"/>
    <w:rsid w:val="005A783B"/>
    <w:rsid w:val="005A7BFA"/>
    <w:rsid w:val="005A7CAD"/>
    <w:rsid w:val="005A7EA3"/>
    <w:rsid w:val="005B0073"/>
    <w:rsid w:val="005B00DF"/>
    <w:rsid w:val="005B00E4"/>
    <w:rsid w:val="005B043C"/>
    <w:rsid w:val="005B0628"/>
    <w:rsid w:val="005B0642"/>
    <w:rsid w:val="005B066F"/>
    <w:rsid w:val="005B1082"/>
    <w:rsid w:val="005B1198"/>
    <w:rsid w:val="005B1248"/>
    <w:rsid w:val="005B1398"/>
    <w:rsid w:val="005B14BE"/>
    <w:rsid w:val="005B17EE"/>
    <w:rsid w:val="005B1B46"/>
    <w:rsid w:val="005B1E97"/>
    <w:rsid w:val="005B1EA9"/>
    <w:rsid w:val="005B209F"/>
    <w:rsid w:val="005B20F5"/>
    <w:rsid w:val="005B285D"/>
    <w:rsid w:val="005B2B10"/>
    <w:rsid w:val="005B2B8C"/>
    <w:rsid w:val="005B2BA4"/>
    <w:rsid w:val="005B3280"/>
    <w:rsid w:val="005B3461"/>
    <w:rsid w:val="005B39F5"/>
    <w:rsid w:val="005B3B11"/>
    <w:rsid w:val="005B3CD3"/>
    <w:rsid w:val="005B436F"/>
    <w:rsid w:val="005B4712"/>
    <w:rsid w:val="005B49BF"/>
    <w:rsid w:val="005B4E3E"/>
    <w:rsid w:val="005B51BC"/>
    <w:rsid w:val="005B56B3"/>
    <w:rsid w:val="005B5743"/>
    <w:rsid w:val="005B57CD"/>
    <w:rsid w:val="005B5C4B"/>
    <w:rsid w:val="005B5DBF"/>
    <w:rsid w:val="005B6287"/>
    <w:rsid w:val="005B63C1"/>
    <w:rsid w:val="005B65B7"/>
    <w:rsid w:val="005B6888"/>
    <w:rsid w:val="005B691B"/>
    <w:rsid w:val="005B6A4F"/>
    <w:rsid w:val="005B7A21"/>
    <w:rsid w:val="005B7EBF"/>
    <w:rsid w:val="005C0210"/>
    <w:rsid w:val="005C0B00"/>
    <w:rsid w:val="005C0BB0"/>
    <w:rsid w:val="005C1894"/>
    <w:rsid w:val="005C1A98"/>
    <w:rsid w:val="005C1ACA"/>
    <w:rsid w:val="005C1CE5"/>
    <w:rsid w:val="005C20A4"/>
    <w:rsid w:val="005C215A"/>
    <w:rsid w:val="005C22A6"/>
    <w:rsid w:val="005C2328"/>
    <w:rsid w:val="005C2BA2"/>
    <w:rsid w:val="005C2E11"/>
    <w:rsid w:val="005C3029"/>
    <w:rsid w:val="005C374E"/>
    <w:rsid w:val="005C3ABE"/>
    <w:rsid w:val="005C3CB1"/>
    <w:rsid w:val="005C40A9"/>
    <w:rsid w:val="005C5216"/>
    <w:rsid w:val="005C60AF"/>
    <w:rsid w:val="005C6291"/>
    <w:rsid w:val="005C658E"/>
    <w:rsid w:val="005C76F9"/>
    <w:rsid w:val="005C78BF"/>
    <w:rsid w:val="005C7AC5"/>
    <w:rsid w:val="005C7EAC"/>
    <w:rsid w:val="005D095B"/>
    <w:rsid w:val="005D0D8B"/>
    <w:rsid w:val="005D1140"/>
    <w:rsid w:val="005D12DF"/>
    <w:rsid w:val="005D149E"/>
    <w:rsid w:val="005D1979"/>
    <w:rsid w:val="005D237B"/>
    <w:rsid w:val="005D2393"/>
    <w:rsid w:val="005D2694"/>
    <w:rsid w:val="005D29C3"/>
    <w:rsid w:val="005D3363"/>
    <w:rsid w:val="005D3819"/>
    <w:rsid w:val="005D3A41"/>
    <w:rsid w:val="005D3AD6"/>
    <w:rsid w:val="005D3DF2"/>
    <w:rsid w:val="005D41F9"/>
    <w:rsid w:val="005D4904"/>
    <w:rsid w:val="005D516A"/>
    <w:rsid w:val="005D5463"/>
    <w:rsid w:val="005D56BB"/>
    <w:rsid w:val="005D56DC"/>
    <w:rsid w:val="005D5C96"/>
    <w:rsid w:val="005D5DF9"/>
    <w:rsid w:val="005D600C"/>
    <w:rsid w:val="005D66DF"/>
    <w:rsid w:val="005D67E2"/>
    <w:rsid w:val="005D6815"/>
    <w:rsid w:val="005D6CE6"/>
    <w:rsid w:val="005D6FCB"/>
    <w:rsid w:val="005D7463"/>
    <w:rsid w:val="005D74CD"/>
    <w:rsid w:val="005D7BDC"/>
    <w:rsid w:val="005E00B8"/>
    <w:rsid w:val="005E00EB"/>
    <w:rsid w:val="005E0464"/>
    <w:rsid w:val="005E0912"/>
    <w:rsid w:val="005E0A96"/>
    <w:rsid w:val="005E0C48"/>
    <w:rsid w:val="005E0E1B"/>
    <w:rsid w:val="005E1445"/>
    <w:rsid w:val="005E1920"/>
    <w:rsid w:val="005E1BA8"/>
    <w:rsid w:val="005E1D6C"/>
    <w:rsid w:val="005E247C"/>
    <w:rsid w:val="005E2EBA"/>
    <w:rsid w:val="005E34E9"/>
    <w:rsid w:val="005E383C"/>
    <w:rsid w:val="005E40AF"/>
    <w:rsid w:val="005E417E"/>
    <w:rsid w:val="005E44B8"/>
    <w:rsid w:val="005E466E"/>
    <w:rsid w:val="005E4682"/>
    <w:rsid w:val="005E4D3E"/>
    <w:rsid w:val="005E5EA2"/>
    <w:rsid w:val="005E60E2"/>
    <w:rsid w:val="005E644C"/>
    <w:rsid w:val="005E65D8"/>
    <w:rsid w:val="005E6783"/>
    <w:rsid w:val="005E6E89"/>
    <w:rsid w:val="005E6F30"/>
    <w:rsid w:val="005E71B2"/>
    <w:rsid w:val="005E7B5E"/>
    <w:rsid w:val="005E7BCD"/>
    <w:rsid w:val="005F00BD"/>
    <w:rsid w:val="005F0B0D"/>
    <w:rsid w:val="005F145E"/>
    <w:rsid w:val="005F1951"/>
    <w:rsid w:val="005F1BB4"/>
    <w:rsid w:val="005F1F54"/>
    <w:rsid w:val="005F2ABA"/>
    <w:rsid w:val="005F32CA"/>
    <w:rsid w:val="005F3582"/>
    <w:rsid w:val="005F36EE"/>
    <w:rsid w:val="005F38F8"/>
    <w:rsid w:val="005F3BFC"/>
    <w:rsid w:val="005F3E4A"/>
    <w:rsid w:val="005F3E8C"/>
    <w:rsid w:val="005F4132"/>
    <w:rsid w:val="005F4823"/>
    <w:rsid w:val="005F54D8"/>
    <w:rsid w:val="005F54F0"/>
    <w:rsid w:val="005F55E0"/>
    <w:rsid w:val="005F59DD"/>
    <w:rsid w:val="005F5B2F"/>
    <w:rsid w:val="005F5CAA"/>
    <w:rsid w:val="005F5CD1"/>
    <w:rsid w:val="005F6397"/>
    <w:rsid w:val="005F64AC"/>
    <w:rsid w:val="005F6606"/>
    <w:rsid w:val="005F72AC"/>
    <w:rsid w:val="005F731F"/>
    <w:rsid w:val="005F744B"/>
    <w:rsid w:val="005F7595"/>
    <w:rsid w:val="005F7B1F"/>
    <w:rsid w:val="005F7C9A"/>
    <w:rsid w:val="005F7DEE"/>
    <w:rsid w:val="00600AC9"/>
    <w:rsid w:val="00600C6F"/>
    <w:rsid w:val="00600EA8"/>
    <w:rsid w:val="00600F70"/>
    <w:rsid w:val="0060123F"/>
    <w:rsid w:val="0060133D"/>
    <w:rsid w:val="00601402"/>
    <w:rsid w:val="0060173A"/>
    <w:rsid w:val="00601A3E"/>
    <w:rsid w:val="00601EBA"/>
    <w:rsid w:val="00602135"/>
    <w:rsid w:val="006021DB"/>
    <w:rsid w:val="00602919"/>
    <w:rsid w:val="006033FA"/>
    <w:rsid w:val="006034DC"/>
    <w:rsid w:val="0060355A"/>
    <w:rsid w:val="006038E8"/>
    <w:rsid w:val="00603908"/>
    <w:rsid w:val="006039B5"/>
    <w:rsid w:val="00603AAA"/>
    <w:rsid w:val="00603C90"/>
    <w:rsid w:val="00603D4F"/>
    <w:rsid w:val="0060433A"/>
    <w:rsid w:val="0060441B"/>
    <w:rsid w:val="00604D67"/>
    <w:rsid w:val="0060536B"/>
    <w:rsid w:val="0060540B"/>
    <w:rsid w:val="006055E7"/>
    <w:rsid w:val="00605630"/>
    <w:rsid w:val="00605963"/>
    <w:rsid w:val="00605C88"/>
    <w:rsid w:val="00605D23"/>
    <w:rsid w:val="00606104"/>
    <w:rsid w:val="00606398"/>
    <w:rsid w:val="00606F76"/>
    <w:rsid w:val="006072CC"/>
    <w:rsid w:val="00607834"/>
    <w:rsid w:val="00607925"/>
    <w:rsid w:val="00607E9B"/>
    <w:rsid w:val="00610437"/>
    <w:rsid w:val="006106A3"/>
    <w:rsid w:val="0061083E"/>
    <w:rsid w:val="00610D96"/>
    <w:rsid w:val="00610E5D"/>
    <w:rsid w:val="00610EDE"/>
    <w:rsid w:val="00610FA9"/>
    <w:rsid w:val="006119A4"/>
    <w:rsid w:val="00611BB4"/>
    <w:rsid w:val="00611ED5"/>
    <w:rsid w:val="006120DF"/>
    <w:rsid w:val="006123DE"/>
    <w:rsid w:val="00612845"/>
    <w:rsid w:val="00612D96"/>
    <w:rsid w:val="00613181"/>
    <w:rsid w:val="0061379B"/>
    <w:rsid w:val="00613F87"/>
    <w:rsid w:val="00614056"/>
    <w:rsid w:val="00614978"/>
    <w:rsid w:val="00614A0F"/>
    <w:rsid w:val="006150F9"/>
    <w:rsid w:val="00615304"/>
    <w:rsid w:val="00615892"/>
    <w:rsid w:val="00615F36"/>
    <w:rsid w:val="00615F9E"/>
    <w:rsid w:val="006166F0"/>
    <w:rsid w:val="00616820"/>
    <w:rsid w:val="00616A06"/>
    <w:rsid w:val="00616A79"/>
    <w:rsid w:val="00616A99"/>
    <w:rsid w:val="00617464"/>
    <w:rsid w:val="00617497"/>
    <w:rsid w:val="006174E9"/>
    <w:rsid w:val="00617799"/>
    <w:rsid w:val="00617D6B"/>
    <w:rsid w:val="0062003F"/>
    <w:rsid w:val="006201FA"/>
    <w:rsid w:val="006205AB"/>
    <w:rsid w:val="006208D7"/>
    <w:rsid w:val="00620DDC"/>
    <w:rsid w:val="0062173C"/>
    <w:rsid w:val="00621ADE"/>
    <w:rsid w:val="00621F33"/>
    <w:rsid w:val="00621FAE"/>
    <w:rsid w:val="006221AE"/>
    <w:rsid w:val="00622335"/>
    <w:rsid w:val="00622717"/>
    <w:rsid w:val="00622C05"/>
    <w:rsid w:val="00622F61"/>
    <w:rsid w:val="00623041"/>
    <w:rsid w:val="00623381"/>
    <w:rsid w:val="006234B8"/>
    <w:rsid w:val="006234E4"/>
    <w:rsid w:val="00623F6F"/>
    <w:rsid w:val="006242E2"/>
    <w:rsid w:val="0062447D"/>
    <w:rsid w:val="006244EE"/>
    <w:rsid w:val="00624A9D"/>
    <w:rsid w:val="00624DF7"/>
    <w:rsid w:val="006250E4"/>
    <w:rsid w:val="00625551"/>
    <w:rsid w:val="006260A6"/>
    <w:rsid w:val="006260DF"/>
    <w:rsid w:val="0062619B"/>
    <w:rsid w:val="006264AE"/>
    <w:rsid w:val="006268D9"/>
    <w:rsid w:val="00626920"/>
    <w:rsid w:val="00626954"/>
    <w:rsid w:val="00626D06"/>
    <w:rsid w:val="00626EC1"/>
    <w:rsid w:val="0062711B"/>
    <w:rsid w:val="0062738C"/>
    <w:rsid w:val="00627757"/>
    <w:rsid w:val="00627888"/>
    <w:rsid w:val="00630021"/>
    <w:rsid w:val="006301CF"/>
    <w:rsid w:val="00630DBA"/>
    <w:rsid w:val="00630EE4"/>
    <w:rsid w:val="006310A9"/>
    <w:rsid w:val="0063118A"/>
    <w:rsid w:val="006315E3"/>
    <w:rsid w:val="0063239D"/>
    <w:rsid w:val="00632400"/>
    <w:rsid w:val="00632401"/>
    <w:rsid w:val="00632789"/>
    <w:rsid w:val="00632DBE"/>
    <w:rsid w:val="00633759"/>
    <w:rsid w:val="00633811"/>
    <w:rsid w:val="006339AF"/>
    <w:rsid w:val="00633BEA"/>
    <w:rsid w:val="00633D71"/>
    <w:rsid w:val="00633F18"/>
    <w:rsid w:val="00633F64"/>
    <w:rsid w:val="00634254"/>
    <w:rsid w:val="00634288"/>
    <w:rsid w:val="00634795"/>
    <w:rsid w:val="006347FD"/>
    <w:rsid w:val="00634837"/>
    <w:rsid w:val="006348DE"/>
    <w:rsid w:val="00634D20"/>
    <w:rsid w:val="006350D2"/>
    <w:rsid w:val="00635115"/>
    <w:rsid w:val="006359CC"/>
    <w:rsid w:val="00635CDA"/>
    <w:rsid w:val="00635DB4"/>
    <w:rsid w:val="00635E1F"/>
    <w:rsid w:val="00636185"/>
    <w:rsid w:val="00636225"/>
    <w:rsid w:val="006365A0"/>
    <w:rsid w:val="00636B76"/>
    <w:rsid w:val="00636EC9"/>
    <w:rsid w:val="00637118"/>
    <w:rsid w:val="0063750D"/>
    <w:rsid w:val="0063763A"/>
    <w:rsid w:val="00637F03"/>
    <w:rsid w:val="006400C8"/>
    <w:rsid w:val="006400FD"/>
    <w:rsid w:val="006402CD"/>
    <w:rsid w:val="0064030A"/>
    <w:rsid w:val="00640454"/>
    <w:rsid w:val="00640542"/>
    <w:rsid w:val="00640DAD"/>
    <w:rsid w:val="00640DD2"/>
    <w:rsid w:val="00640EB2"/>
    <w:rsid w:val="0064146B"/>
    <w:rsid w:val="00641B0B"/>
    <w:rsid w:val="00641D5D"/>
    <w:rsid w:val="006424BE"/>
    <w:rsid w:val="0064310B"/>
    <w:rsid w:val="006434BA"/>
    <w:rsid w:val="00643554"/>
    <w:rsid w:val="00643D39"/>
    <w:rsid w:val="006440E9"/>
    <w:rsid w:val="00644457"/>
    <w:rsid w:val="00644923"/>
    <w:rsid w:val="006456DC"/>
    <w:rsid w:val="006459DF"/>
    <w:rsid w:val="00645AD1"/>
    <w:rsid w:val="00645D2A"/>
    <w:rsid w:val="00645DB2"/>
    <w:rsid w:val="00645E0C"/>
    <w:rsid w:val="006460F1"/>
    <w:rsid w:val="00646D7C"/>
    <w:rsid w:val="00646DBF"/>
    <w:rsid w:val="00647762"/>
    <w:rsid w:val="00647F9B"/>
    <w:rsid w:val="0065054D"/>
    <w:rsid w:val="0065076C"/>
    <w:rsid w:val="006508EB"/>
    <w:rsid w:val="006509E5"/>
    <w:rsid w:val="0065111A"/>
    <w:rsid w:val="006511EF"/>
    <w:rsid w:val="00651241"/>
    <w:rsid w:val="006513DC"/>
    <w:rsid w:val="00651690"/>
    <w:rsid w:val="00651BC3"/>
    <w:rsid w:val="00651ED8"/>
    <w:rsid w:val="00651F1D"/>
    <w:rsid w:val="00652699"/>
    <w:rsid w:val="00653479"/>
    <w:rsid w:val="00653509"/>
    <w:rsid w:val="00653A42"/>
    <w:rsid w:val="0065410E"/>
    <w:rsid w:val="00654168"/>
    <w:rsid w:val="0065416A"/>
    <w:rsid w:val="006544B4"/>
    <w:rsid w:val="006546EB"/>
    <w:rsid w:val="00654A18"/>
    <w:rsid w:val="00655190"/>
    <w:rsid w:val="00655317"/>
    <w:rsid w:val="00655752"/>
    <w:rsid w:val="0065585C"/>
    <w:rsid w:val="006558D4"/>
    <w:rsid w:val="00655ACF"/>
    <w:rsid w:val="0065608D"/>
    <w:rsid w:val="00656659"/>
    <w:rsid w:val="00656D74"/>
    <w:rsid w:val="00656E7C"/>
    <w:rsid w:val="00657154"/>
    <w:rsid w:val="0065747E"/>
    <w:rsid w:val="00657882"/>
    <w:rsid w:val="00657944"/>
    <w:rsid w:val="00657F8D"/>
    <w:rsid w:val="00657F9B"/>
    <w:rsid w:val="00660313"/>
    <w:rsid w:val="00660708"/>
    <w:rsid w:val="006607FC"/>
    <w:rsid w:val="006611F3"/>
    <w:rsid w:val="00661C3B"/>
    <w:rsid w:val="00661CDF"/>
    <w:rsid w:val="00661F3E"/>
    <w:rsid w:val="00661FA4"/>
    <w:rsid w:val="00662143"/>
    <w:rsid w:val="00662210"/>
    <w:rsid w:val="00662513"/>
    <w:rsid w:val="0066263C"/>
    <w:rsid w:val="00662730"/>
    <w:rsid w:val="00662FEC"/>
    <w:rsid w:val="0066314A"/>
    <w:rsid w:val="006634B7"/>
    <w:rsid w:val="006635CF"/>
    <w:rsid w:val="0066395D"/>
    <w:rsid w:val="00663ADE"/>
    <w:rsid w:val="00663C04"/>
    <w:rsid w:val="00663F11"/>
    <w:rsid w:val="006642AF"/>
    <w:rsid w:val="006645A3"/>
    <w:rsid w:val="006649C7"/>
    <w:rsid w:val="0066515D"/>
    <w:rsid w:val="006652C2"/>
    <w:rsid w:val="00665A97"/>
    <w:rsid w:val="00665B3D"/>
    <w:rsid w:val="00665FC9"/>
    <w:rsid w:val="0066606E"/>
    <w:rsid w:val="00666422"/>
    <w:rsid w:val="0066643F"/>
    <w:rsid w:val="006667C4"/>
    <w:rsid w:val="00666B27"/>
    <w:rsid w:val="00666CB6"/>
    <w:rsid w:val="00666E50"/>
    <w:rsid w:val="00667566"/>
    <w:rsid w:val="00667CBD"/>
    <w:rsid w:val="00667D58"/>
    <w:rsid w:val="00670223"/>
    <w:rsid w:val="00670D22"/>
    <w:rsid w:val="00670E16"/>
    <w:rsid w:val="00672502"/>
    <w:rsid w:val="0067286E"/>
    <w:rsid w:val="00672C7F"/>
    <w:rsid w:val="00672E02"/>
    <w:rsid w:val="00672F1A"/>
    <w:rsid w:val="00674189"/>
    <w:rsid w:val="006741D0"/>
    <w:rsid w:val="006742C2"/>
    <w:rsid w:val="00674B13"/>
    <w:rsid w:val="00674C7B"/>
    <w:rsid w:val="00674E17"/>
    <w:rsid w:val="00675207"/>
    <w:rsid w:val="00675792"/>
    <w:rsid w:val="006757F1"/>
    <w:rsid w:val="00675C7C"/>
    <w:rsid w:val="0067618D"/>
    <w:rsid w:val="00676899"/>
    <w:rsid w:val="006769C2"/>
    <w:rsid w:val="00676D22"/>
    <w:rsid w:val="006778AB"/>
    <w:rsid w:val="00677CB5"/>
    <w:rsid w:val="00677D2C"/>
    <w:rsid w:val="00677F76"/>
    <w:rsid w:val="00680209"/>
    <w:rsid w:val="0068022D"/>
    <w:rsid w:val="00680E97"/>
    <w:rsid w:val="00681350"/>
    <w:rsid w:val="006813AC"/>
    <w:rsid w:val="00681594"/>
    <w:rsid w:val="00681B45"/>
    <w:rsid w:val="00681E99"/>
    <w:rsid w:val="00681F09"/>
    <w:rsid w:val="00681FCE"/>
    <w:rsid w:val="00682650"/>
    <w:rsid w:val="0068279A"/>
    <w:rsid w:val="00682852"/>
    <w:rsid w:val="0068332A"/>
    <w:rsid w:val="006836DF"/>
    <w:rsid w:val="006837B6"/>
    <w:rsid w:val="006838EA"/>
    <w:rsid w:val="00683C15"/>
    <w:rsid w:val="00683FB5"/>
    <w:rsid w:val="006842D8"/>
    <w:rsid w:val="00684620"/>
    <w:rsid w:val="006848E6"/>
    <w:rsid w:val="00684ACE"/>
    <w:rsid w:val="006852BF"/>
    <w:rsid w:val="0068542D"/>
    <w:rsid w:val="00685AC4"/>
    <w:rsid w:val="00685C19"/>
    <w:rsid w:val="00685D79"/>
    <w:rsid w:val="00685D8F"/>
    <w:rsid w:val="00686009"/>
    <w:rsid w:val="00686318"/>
    <w:rsid w:val="006863AB"/>
    <w:rsid w:val="00686A6C"/>
    <w:rsid w:val="00686B2E"/>
    <w:rsid w:val="00687032"/>
    <w:rsid w:val="006873ED"/>
    <w:rsid w:val="00687556"/>
    <w:rsid w:val="006876B2"/>
    <w:rsid w:val="0068771F"/>
    <w:rsid w:val="006901F8"/>
    <w:rsid w:val="00690325"/>
    <w:rsid w:val="00690B50"/>
    <w:rsid w:val="00690B51"/>
    <w:rsid w:val="00690E8F"/>
    <w:rsid w:val="006910C3"/>
    <w:rsid w:val="00691350"/>
    <w:rsid w:val="006915A3"/>
    <w:rsid w:val="00691611"/>
    <w:rsid w:val="00691756"/>
    <w:rsid w:val="006919E4"/>
    <w:rsid w:val="006928FF"/>
    <w:rsid w:val="006930A0"/>
    <w:rsid w:val="00693488"/>
    <w:rsid w:val="006935E1"/>
    <w:rsid w:val="0069374C"/>
    <w:rsid w:val="0069392D"/>
    <w:rsid w:val="00693E15"/>
    <w:rsid w:val="00694031"/>
    <w:rsid w:val="0069411B"/>
    <w:rsid w:val="0069431B"/>
    <w:rsid w:val="0069461D"/>
    <w:rsid w:val="00694887"/>
    <w:rsid w:val="006948E6"/>
    <w:rsid w:val="00694A6C"/>
    <w:rsid w:val="00694DA6"/>
    <w:rsid w:val="00694F5E"/>
    <w:rsid w:val="006952B6"/>
    <w:rsid w:val="006953C4"/>
    <w:rsid w:val="00695B87"/>
    <w:rsid w:val="00695C31"/>
    <w:rsid w:val="00695F74"/>
    <w:rsid w:val="00696366"/>
    <w:rsid w:val="0069637E"/>
    <w:rsid w:val="006968D1"/>
    <w:rsid w:val="00696D68"/>
    <w:rsid w:val="00697200"/>
    <w:rsid w:val="00697631"/>
    <w:rsid w:val="00697643"/>
    <w:rsid w:val="006978C1"/>
    <w:rsid w:val="00697CD0"/>
    <w:rsid w:val="00697CE9"/>
    <w:rsid w:val="00697FA8"/>
    <w:rsid w:val="006A09DD"/>
    <w:rsid w:val="006A0A9D"/>
    <w:rsid w:val="006A0D0A"/>
    <w:rsid w:val="006A0DA5"/>
    <w:rsid w:val="006A0F1F"/>
    <w:rsid w:val="006A1398"/>
    <w:rsid w:val="006A1BA2"/>
    <w:rsid w:val="006A1E04"/>
    <w:rsid w:val="006A277C"/>
    <w:rsid w:val="006A2821"/>
    <w:rsid w:val="006A2825"/>
    <w:rsid w:val="006A29A4"/>
    <w:rsid w:val="006A29F2"/>
    <w:rsid w:val="006A3FC9"/>
    <w:rsid w:val="006A42AB"/>
    <w:rsid w:val="006A4362"/>
    <w:rsid w:val="006A43E2"/>
    <w:rsid w:val="006A4AB1"/>
    <w:rsid w:val="006A4D18"/>
    <w:rsid w:val="006A5333"/>
    <w:rsid w:val="006A5349"/>
    <w:rsid w:val="006A540A"/>
    <w:rsid w:val="006A569E"/>
    <w:rsid w:val="006A5814"/>
    <w:rsid w:val="006A5A1B"/>
    <w:rsid w:val="006A5B14"/>
    <w:rsid w:val="006A5DDC"/>
    <w:rsid w:val="006A60F0"/>
    <w:rsid w:val="006A63C4"/>
    <w:rsid w:val="006A6A9F"/>
    <w:rsid w:val="006A6CC5"/>
    <w:rsid w:val="006A6D36"/>
    <w:rsid w:val="006A6ECA"/>
    <w:rsid w:val="006A7834"/>
    <w:rsid w:val="006A7E96"/>
    <w:rsid w:val="006A7F3F"/>
    <w:rsid w:val="006B036E"/>
    <w:rsid w:val="006B0B4A"/>
    <w:rsid w:val="006B0FF4"/>
    <w:rsid w:val="006B103C"/>
    <w:rsid w:val="006B13CB"/>
    <w:rsid w:val="006B170F"/>
    <w:rsid w:val="006B1BFB"/>
    <w:rsid w:val="006B220E"/>
    <w:rsid w:val="006B2515"/>
    <w:rsid w:val="006B261C"/>
    <w:rsid w:val="006B369B"/>
    <w:rsid w:val="006B383D"/>
    <w:rsid w:val="006B3FFA"/>
    <w:rsid w:val="006B4807"/>
    <w:rsid w:val="006B4B46"/>
    <w:rsid w:val="006B511B"/>
    <w:rsid w:val="006B5980"/>
    <w:rsid w:val="006B5B04"/>
    <w:rsid w:val="006B5BCE"/>
    <w:rsid w:val="006B6706"/>
    <w:rsid w:val="006B6812"/>
    <w:rsid w:val="006B6FA5"/>
    <w:rsid w:val="006B73ED"/>
    <w:rsid w:val="006B7424"/>
    <w:rsid w:val="006B7AE5"/>
    <w:rsid w:val="006B7D04"/>
    <w:rsid w:val="006B7D53"/>
    <w:rsid w:val="006C084B"/>
    <w:rsid w:val="006C0A89"/>
    <w:rsid w:val="006C0B0C"/>
    <w:rsid w:val="006C0BF3"/>
    <w:rsid w:val="006C0EE7"/>
    <w:rsid w:val="006C1077"/>
    <w:rsid w:val="006C16CF"/>
    <w:rsid w:val="006C28D7"/>
    <w:rsid w:val="006C2933"/>
    <w:rsid w:val="006C2B65"/>
    <w:rsid w:val="006C3376"/>
    <w:rsid w:val="006C3506"/>
    <w:rsid w:val="006C3554"/>
    <w:rsid w:val="006C374C"/>
    <w:rsid w:val="006C3929"/>
    <w:rsid w:val="006C3AC6"/>
    <w:rsid w:val="006C42E6"/>
    <w:rsid w:val="006C44AA"/>
    <w:rsid w:val="006C4687"/>
    <w:rsid w:val="006C4E7E"/>
    <w:rsid w:val="006C524E"/>
    <w:rsid w:val="006C52C8"/>
    <w:rsid w:val="006C5344"/>
    <w:rsid w:val="006C561A"/>
    <w:rsid w:val="006C671B"/>
    <w:rsid w:val="006C68A8"/>
    <w:rsid w:val="006C6D23"/>
    <w:rsid w:val="006C6F24"/>
    <w:rsid w:val="006C7408"/>
    <w:rsid w:val="006C74D5"/>
    <w:rsid w:val="006C789F"/>
    <w:rsid w:val="006D03BF"/>
    <w:rsid w:val="006D03E5"/>
    <w:rsid w:val="006D0C5A"/>
    <w:rsid w:val="006D0DA4"/>
    <w:rsid w:val="006D0F31"/>
    <w:rsid w:val="006D19B7"/>
    <w:rsid w:val="006D28CD"/>
    <w:rsid w:val="006D2B6D"/>
    <w:rsid w:val="006D2C44"/>
    <w:rsid w:val="006D2CA4"/>
    <w:rsid w:val="006D3B6B"/>
    <w:rsid w:val="006D3E83"/>
    <w:rsid w:val="006D45D3"/>
    <w:rsid w:val="006D4692"/>
    <w:rsid w:val="006D4D5B"/>
    <w:rsid w:val="006D5956"/>
    <w:rsid w:val="006D598E"/>
    <w:rsid w:val="006D62BD"/>
    <w:rsid w:val="006D64B0"/>
    <w:rsid w:val="006D6603"/>
    <w:rsid w:val="006D6B05"/>
    <w:rsid w:val="006D6D40"/>
    <w:rsid w:val="006D6E45"/>
    <w:rsid w:val="006D757F"/>
    <w:rsid w:val="006D7800"/>
    <w:rsid w:val="006E075D"/>
    <w:rsid w:val="006E08B3"/>
    <w:rsid w:val="006E114C"/>
    <w:rsid w:val="006E218B"/>
    <w:rsid w:val="006E23A1"/>
    <w:rsid w:val="006E2824"/>
    <w:rsid w:val="006E2974"/>
    <w:rsid w:val="006E2DE6"/>
    <w:rsid w:val="006E3401"/>
    <w:rsid w:val="006E40F1"/>
    <w:rsid w:val="006E4894"/>
    <w:rsid w:val="006E4B6B"/>
    <w:rsid w:val="006E4C28"/>
    <w:rsid w:val="006E4EFE"/>
    <w:rsid w:val="006E54B8"/>
    <w:rsid w:val="006E5558"/>
    <w:rsid w:val="006E5AC7"/>
    <w:rsid w:val="006E5B36"/>
    <w:rsid w:val="006E5F37"/>
    <w:rsid w:val="006E62EF"/>
    <w:rsid w:val="006E6633"/>
    <w:rsid w:val="006E6965"/>
    <w:rsid w:val="006E71B0"/>
    <w:rsid w:val="006E7636"/>
    <w:rsid w:val="006E7897"/>
    <w:rsid w:val="006E7E58"/>
    <w:rsid w:val="006F0033"/>
    <w:rsid w:val="006F00EA"/>
    <w:rsid w:val="006F010D"/>
    <w:rsid w:val="006F0C4A"/>
    <w:rsid w:val="006F1797"/>
    <w:rsid w:val="006F18A9"/>
    <w:rsid w:val="006F1ACF"/>
    <w:rsid w:val="006F1E4C"/>
    <w:rsid w:val="006F2159"/>
    <w:rsid w:val="006F22A9"/>
    <w:rsid w:val="006F234D"/>
    <w:rsid w:val="006F2493"/>
    <w:rsid w:val="006F25FD"/>
    <w:rsid w:val="006F2709"/>
    <w:rsid w:val="006F2757"/>
    <w:rsid w:val="006F29FF"/>
    <w:rsid w:val="006F2EF5"/>
    <w:rsid w:val="006F2F69"/>
    <w:rsid w:val="006F3259"/>
    <w:rsid w:val="006F363E"/>
    <w:rsid w:val="006F3B77"/>
    <w:rsid w:val="006F41AC"/>
    <w:rsid w:val="006F42B7"/>
    <w:rsid w:val="006F4366"/>
    <w:rsid w:val="006F4482"/>
    <w:rsid w:val="006F451D"/>
    <w:rsid w:val="006F4A2B"/>
    <w:rsid w:val="006F4CFC"/>
    <w:rsid w:val="006F4DFF"/>
    <w:rsid w:val="006F52DC"/>
    <w:rsid w:val="006F5559"/>
    <w:rsid w:val="006F55F6"/>
    <w:rsid w:val="006F56F6"/>
    <w:rsid w:val="006F57F4"/>
    <w:rsid w:val="006F5D5B"/>
    <w:rsid w:val="006F600D"/>
    <w:rsid w:val="006F624F"/>
    <w:rsid w:val="006F6327"/>
    <w:rsid w:val="006F6872"/>
    <w:rsid w:val="006F68CE"/>
    <w:rsid w:val="006F6D70"/>
    <w:rsid w:val="006F6D7D"/>
    <w:rsid w:val="006F70DF"/>
    <w:rsid w:val="006F79BA"/>
    <w:rsid w:val="006F7A34"/>
    <w:rsid w:val="006F7C67"/>
    <w:rsid w:val="006F7F1E"/>
    <w:rsid w:val="007001A0"/>
    <w:rsid w:val="007004C8"/>
    <w:rsid w:val="007005D8"/>
    <w:rsid w:val="007007BB"/>
    <w:rsid w:val="00700BDD"/>
    <w:rsid w:val="00700ED8"/>
    <w:rsid w:val="00701068"/>
    <w:rsid w:val="00701AB5"/>
    <w:rsid w:val="00701F25"/>
    <w:rsid w:val="00701FAF"/>
    <w:rsid w:val="00701FB8"/>
    <w:rsid w:val="0070217B"/>
    <w:rsid w:val="007022CD"/>
    <w:rsid w:val="007024BF"/>
    <w:rsid w:val="0070254C"/>
    <w:rsid w:val="0070289F"/>
    <w:rsid w:val="007028AA"/>
    <w:rsid w:val="00703573"/>
    <w:rsid w:val="007035E1"/>
    <w:rsid w:val="00703651"/>
    <w:rsid w:val="0070375F"/>
    <w:rsid w:val="00703F08"/>
    <w:rsid w:val="00704211"/>
    <w:rsid w:val="00704742"/>
    <w:rsid w:val="007048D1"/>
    <w:rsid w:val="00704E06"/>
    <w:rsid w:val="00705091"/>
    <w:rsid w:val="00705312"/>
    <w:rsid w:val="007053E6"/>
    <w:rsid w:val="007057B8"/>
    <w:rsid w:val="00705B7B"/>
    <w:rsid w:val="00705BBE"/>
    <w:rsid w:val="00705FFF"/>
    <w:rsid w:val="00706016"/>
    <w:rsid w:val="007060F3"/>
    <w:rsid w:val="00706173"/>
    <w:rsid w:val="00707289"/>
    <w:rsid w:val="007072D4"/>
    <w:rsid w:val="007077C7"/>
    <w:rsid w:val="00707F8E"/>
    <w:rsid w:val="0071050F"/>
    <w:rsid w:val="00710BEF"/>
    <w:rsid w:val="00710E0B"/>
    <w:rsid w:val="00711F6C"/>
    <w:rsid w:val="007122DD"/>
    <w:rsid w:val="00712455"/>
    <w:rsid w:val="007127D0"/>
    <w:rsid w:val="00712D5C"/>
    <w:rsid w:val="00712EEB"/>
    <w:rsid w:val="007134CE"/>
    <w:rsid w:val="007135C7"/>
    <w:rsid w:val="00713C16"/>
    <w:rsid w:val="00714032"/>
    <w:rsid w:val="00714244"/>
    <w:rsid w:val="00714540"/>
    <w:rsid w:val="007147DF"/>
    <w:rsid w:val="00714886"/>
    <w:rsid w:val="00714CD6"/>
    <w:rsid w:val="007155C3"/>
    <w:rsid w:val="007155F2"/>
    <w:rsid w:val="00715600"/>
    <w:rsid w:val="00715776"/>
    <w:rsid w:val="00715A74"/>
    <w:rsid w:val="00715FE0"/>
    <w:rsid w:val="007164DF"/>
    <w:rsid w:val="00716807"/>
    <w:rsid w:val="00716ABA"/>
    <w:rsid w:val="00716D45"/>
    <w:rsid w:val="00717C18"/>
    <w:rsid w:val="00717E94"/>
    <w:rsid w:val="0072022A"/>
    <w:rsid w:val="00720273"/>
    <w:rsid w:val="0072034C"/>
    <w:rsid w:val="00721386"/>
    <w:rsid w:val="007213CC"/>
    <w:rsid w:val="007215C2"/>
    <w:rsid w:val="00721628"/>
    <w:rsid w:val="0072188B"/>
    <w:rsid w:val="007219F3"/>
    <w:rsid w:val="00721ED2"/>
    <w:rsid w:val="007221F2"/>
    <w:rsid w:val="0072226D"/>
    <w:rsid w:val="007224CA"/>
    <w:rsid w:val="00722681"/>
    <w:rsid w:val="0072269A"/>
    <w:rsid w:val="0072283F"/>
    <w:rsid w:val="00723F37"/>
    <w:rsid w:val="00723F51"/>
    <w:rsid w:val="00723FE0"/>
    <w:rsid w:val="00724304"/>
    <w:rsid w:val="0072472A"/>
    <w:rsid w:val="00724AE6"/>
    <w:rsid w:val="00724D5A"/>
    <w:rsid w:val="00724E06"/>
    <w:rsid w:val="00725476"/>
    <w:rsid w:val="0072565F"/>
    <w:rsid w:val="00725784"/>
    <w:rsid w:val="00725A83"/>
    <w:rsid w:val="00725CAF"/>
    <w:rsid w:val="00725DB6"/>
    <w:rsid w:val="00726222"/>
    <w:rsid w:val="007269B6"/>
    <w:rsid w:val="00726AF5"/>
    <w:rsid w:val="00726C18"/>
    <w:rsid w:val="00726FA8"/>
    <w:rsid w:val="00727458"/>
    <w:rsid w:val="00727B50"/>
    <w:rsid w:val="00727C48"/>
    <w:rsid w:val="00727D36"/>
    <w:rsid w:val="00727EF4"/>
    <w:rsid w:val="0073036A"/>
    <w:rsid w:val="0073097A"/>
    <w:rsid w:val="007309C3"/>
    <w:rsid w:val="00731464"/>
    <w:rsid w:val="007316D6"/>
    <w:rsid w:val="007316FA"/>
    <w:rsid w:val="00731A51"/>
    <w:rsid w:val="00731ADB"/>
    <w:rsid w:val="00731B72"/>
    <w:rsid w:val="00731C10"/>
    <w:rsid w:val="00731E7B"/>
    <w:rsid w:val="00731E84"/>
    <w:rsid w:val="00731F9F"/>
    <w:rsid w:val="0073228E"/>
    <w:rsid w:val="0073234F"/>
    <w:rsid w:val="00732605"/>
    <w:rsid w:val="00732B48"/>
    <w:rsid w:val="00732C41"/>
    <w:rsid w:val="00732C9E"/>
    <w:rsid w:val="00732CE2"/>
    <w:rsid w:val="00733CB6"/>
    <w:rsid w:val="00733CF8"/>
    <w:rsid w:val="00733D51"/>
    <w:rsid w:val="00733DC4"/>
    <w:rsid w:val="007345C2"/>
    <w:rsid w:val="0073482F"/>
    <w:rsid w:val="00734EDD"/>
    <w:rsid w:val="0073587E"/>
    <w:rsid w:val="0073598F"/>
    <w:rsid w:val="00735FCB"/>
    <w:rsid w:val="007366B7"/>
    <w:rsid w:val="0073671F"/>
    <w:rsid w:val="00736CDA"/>
    <w:rsid w:val="00736D51"/>
    <w:rsid w:val="00736E23"/>
    <w:rsid w:val="00737395"/>
    <w:rsid w:val="00740960"/>
    <w:rsid w:val="00740D81"/>
    <w:rsid w:val="00740F11"/>
    <w:rsid w:val="00741154"/>
    <w:rsid w:val="007411DD"/>
    <w:rsid w:val="007411F6"/>
    <w:rsid w:val="00741285"/>
    <w:rsid w:val="0074176D"/>
    <w:rsid w:val="00741F2B"/>
    <w:rsid w:val="00742110"/>
    <w:rsid w:val="007429B4"/>
    <w:rsid w:val="00742AC7"/>
    <w:rsid w:val="00743266"/>
    <w:rsid w:val="00743364"/>
    <w:rsid w:val="007438DD"/>
    <w:rsid w:val="00743A75"/>
    <w:rsid w:val="00743FD4"/>
    <w:rsid w:val="0074442E"/>
    <w:rsid w:val="00744480"/>
    <w:rsid w:val="007446F2"/>
    <w:rsid w:val="007447BE"/>
    <w:rsid w:val="00744C68"/>
    <w:rsid w:val="00744CFF"/>
    <w:rsid w:val="00744D6C"/>
    <w:rsid w:val="00744D7A"/>
    <w:rsid w:val="00744D8E"/>
    <w:rsid w:val="00744DD6"/>
    <w:rsid w:val="00745297"/>
    <w:rsid w:val="00745493"/>
    <w:rsid w:val="007454C6"/>
    <w:rsid w:val="007458F0"/>
    <w:rsid w:val="00745B88"/>
    <w:rsid w:val="00746159"/>
    <w:rsid w:val="00746199"/>
    <w:rsid w:val="00746333"/>
    <w:rsid w:val="00746907"/>
    <w:rsid w:val="00746AA7"/>
    <w:rsid w:val="00746E4D"/>
    <w:rsid w:val="00746FA5"/>
    <w:rsid w:val="00747F02"/>
    <w:rsid w:val="00747F3F"/>
    <w:rsid w:val="00750130"/>
    <w:rsid w:val="00750BAF"/>
    <w:rsid w:val="007514EF"/>
    <w:rsid w:val="00751663"/>
    <w:rsid w:val="007519E7"/>
    <w:rsid w:val="00751A68"/>
    <w:rsid w:val="00751B25"/>
    <w:rsid w:val="00751B3B"/>
    <w:rsid w:val="00751B60"/>
    <w:rsid w:val="00752378"/>
    <w:rsid w:val="007529D0"/>
    <w:rsid w:val="007529E3"/>
    <w:rsid w:val="00752A95"/>
    <w:rsid w:val="00752AC9"/>
    <w:rsid w:val="00752B5F"/>
    <w:rsid w:val="00753067"/>
    <w:rsid w:val="0075316A"/>
    <w:rsid w:val="00753985"/>
    <w:rsid w:val="0075398A"/>
    <w:rsid w:val="00753B27"/>
    <w:rsid w:val="00753FD5"/>
    <w:rsid w:val="007540E8"/>
    <w:rsid w:val="007541D4"/>
    <w:rsid w:val="007541E4"/>
    <w:rsid w:val="00754323"/>
    <w:rsid w:val="00754695"/>
    <w:rsid w:val="00754893"/>
    <w:rsid w:val="0075492A"/>
    <w:rsid w:val="0075508E"/>
    <w:rsid w:val="00755226"/>
    <w:rsid w:val="00755495"/>
    <w:rsid w:val="0075557D"/>
    <w:rsid w:val="007558B3"/>
    <w:rsid w:val="00755C85"/>
    <w:rsid w:val="00755E20"/>
    <w:rsid w:val="0075613B"/>
    <w:rsid w:val="0075661A"/>
    <w:rsid w:val="007568BB"/>
    <w:rsid w:val="00756B13"/>
    <w:rsid w:val="00756E0B"/>
    <w:rsid w:val="00757815"/>
    <w:rsid w:val="007579AA"/>
    <w:rsid w:val="00757ADE"/>
    <w:rsid w:val="00760176"/>
    <w:rsid w:val="0076073B"/>
    <w:rsid w:val="00760C71"/>
    <w:rsid w:val="00761856"/>
    <w:rsid w:val="00761BDC"/>
    <w:rsid w:val="00761C3C"/>
    <w:rsid w:val="00761CAC"/>
    <w:rsid w:val="00762AE9"/>
    <w:rsid w:val="00762C87"/>
    <w:rsid w:val="00762F6A"/>
    <w:rsid w:val="00763370"/>
    <w:rsid w:val="00763686"/>
    <w:rsid w:val="00763E7E"/>
    <w:rsid w:val="0076445D"/>
    <w:rsid w:val="0076467B"/>
    <w:rsid w:val="00764B2A"/>
    <w:rsid w:val="00764B82"/>
    <w:rsid w:val="00764DBD"/>
    <w:rsid w:val="00764E30"/>
    <w:rsid w:val="00764EE9"/>
    <w:rsid w:val="0076563A"/>
    <w:rsid w:val="00765813"/>
    <w:rsid w:val="00765A82"/>
    <w:rsid w:val="00765D7B"/>
    <w:rsid w:val="00765F87"/>
    <w:rsid w:val="007660F2"/>
    <w:rsid w:val="00766352"/>
    <w:rsid w:val="0076637E"/>
    <w:rsid w:val="007663DC"/>
    <w:rsid w:val="00766401"/>
    <w:rsid w:val="0076661C"/>
    <w:rsid w:val="00766643"/>
    <w:rsid w:val="007667B9"/>
    <w:rsid w:val="00766BAB"/>
    <w:rsid w:val="00766F9F"/>
    <w:rsid w:val="00767791"/>
    <w:rsid w:val="0076782A"/>
    <w:rsid w:val="0076785F"/>
    <w:rsid w:val="00767A82"/>
    <w:rsid w:val="00767C32"/>
    <w:rsid w:val="00770347"/>
    <w:rsid w:val="0077052A"/>
    <w:rsid w:val="0077073A"/>
    <w:rsid w:val="00770C85"/>
    <w:rsid w:val="00770F0A"/>
    <w:rsid w:val="00771048"/>
    <w:rsid w:val="00771508"/>
    <w:rsid w:val="0077184B"/>
    <w:rsid w:val="00771B3A"/>
    <w:rsid w:val="00771EB8"/>
    <w:rsid w:val="00772079"/>
    <w:rsid w:val="007722C8"/>
    <w:rsid w:val="00772425"/>
    <w:rsid w:val="0077250A"/>
    <w:rsid w:val="00772637"/>
    <w:rsid w:val="00772A24"/>
    <w:rsid w:val="007732CE"/>
    <w:rsid w:val="00773677"/>
    <w:rsid w:val="00773918"/>
    <w:rsid w:val="00773BB4"/>
    <w:rsid w:val="00773CBB"/>
    <w:rsid w:val="00773DEE"/>
    <w:rsid w:val="00774207"/>
    <w:rsid w:val="007749E3"/>
    <w:rsid w:val="00774F83"/>
    <w:rsid w:val="00774FD2"/>
    <w:rsid w:val="00775466"/>
    <w:rsid w:val="007755E8"/>
    <w:rsid w:val="00775677"/>
    <w:rsid w:val="007756FC"/>
    <w:rsid w:val="007757A7"/>
    <w:rsid w:val="007757D2"/>
    <w:rsid w:val="00775B55"/>
    <w:rsid w:val="00775FAD"/>
    <w:rsid w:val="0077634A"/>
    <w:rsid w:val="007766DF"/>
    <w:rsid w:val="00776741"/>
    <w:rsid w:val="00776F6F"/>
    <w:rsid w:val="007774A9"/>
    <w:rsid w:val="00777738"/>
    <w:rsid w:val="00777A64"/>
    <w:rsid w:val="007808EC"/>
    <w:rsid w:val="007809AB"/>
    <w:rsid w:val="00780C97"/>
    <w:rsid w:val="007811E0"/>
    <w:rsid w:val="00781544"/>
    <w:rsid w:val="007818B0"/>
    <w:rsid w:val="00781BEC"/>
    <w:rsid w:val="0078234E"/>
    <w:rsid w:val="007823DD"/>
    <w:rsid w:val="007827CB"/>
    <w:rsid w:val="00782921"/>
    <w:rsid w:val="007829AB"/>
    <w:rsid w:val="00782F44"/>
    <w:rsid w:val="007839C1"/>
    <w:rsid w:val="00783F28"/>
    <w:rsid w:val="007847C2"/>
    <w:rsid w:val="00784C8B"/>
    <w:rsid w:val="00784E93"/>
    <w:rsid w:val="00785C57"/>
    <w:rsid w:val="00786019"/>
    <w:rsid w:val="007861E5"/>
    <w:rsid w:val="00786271"/>
    <w:rsid w:val="0078645B"/>
    <w:rsid w:val="00786579"/>
    <w:rsid w:val="00786BBA"/>
    <w:rsid w:val="00786D78"/>
    <w:rsid w:val="00786E18"/>
    <w:rsid w:val="007870B7"/>
    <w:rsid w:val="00787328"/>
    <w:rsid w:val="007873DB"/>
    <w:rsid w:val="007875B6"/>
    <w:rsid w:val="0078763C"/>
    <w:rsid w:val="00787B29"/>
    <w:rsid w:val="00790250"/>
    <w:rsid w:val="007902B2"/>
    <w:rsid w:val="0079077E"/>
    <w:rsid w:val="00790CBF"/>
    <w:rsid w:val="00790E12"/>
    <w:rsid w:val="00790E9D"/>
    <w:rsid w:val="00791192"/>
    <w:rsid w:val="00791695"/>
    <w:rsid w:val="00791A69"/>
    <w:rsid w:val="00791CA0"/>
    <w:rsid w:val="00791EFE"/>
    <w:rsid w:val="00792232"/>
    <w:rsid w:val="0079229A"/>
    <w:rsid w:val="0079236F"/>
    <w:rsid w:val="0079248D"/>
    <w:rsid w:val="007933E5"/>
    <w:rsid w:val="00793519"/>
    <w:rsid w:val="007938A1"/>
    <w:rsid w:val="00793CE9"/>
    <w:rsid w:val="00793F4A"/>
    <w:rsid w:val="00793F83"/>
    <w:rsid w:val="00794050"/>
    <w:rsid w:val="00794112"/>
    <w:rsid w:val="007941F7"/>
    <w:rsid w:val="00794615"/>
    <w:rsid w:val="00794B53"/>
    <w:rsid w:val="00794DDF"/>
    <w:rsid w:val="00795114"/>
    <w:rsid w:val="0079534D"/>
    <w:rsid w:val="00795553"/>
    <w:rsid w:val="00795E0D"/>
    <w:rsid w:val="0079604F"/>
    <w:rsid w:val="00796236"/>
    <w:rsid w:val="00796ADF"/>
    <w:rsid w:val="00796EE6"/>
    <w:rsid w:val="00797266"/>
    <w:rsid w:val="00797602"/>
    <w:rsid w:val="0079769F"/>
    <w:rsid w:val="00797C7A"/>
    <w:rsid w:val="007A0569"/>
    <w:rsid w:val="007A0D8B"/>
    <w:rsid w:val="007A0DEB"/>
    <w:rsid w:val="007A0FBB"/>
    <w:rsid w:val="007A10A5"/>
    <w:rsid w:val="007A11DD"/>
    <w:rsid w:val="007A12DB"/>
    <w:rsid w:val="007A1774"/>
    <w:rsid w:val="007A24D9"/>
    <w:rsid w:val="007A265B"/>
    <w:rsid w:val="007A294B"/>
    <w:rsid w:val="007A2C1A"/>
    <w:rsid w:val="007A30F4"/>
    <w:rsid w:val="007A357B"/>
    <w:rsid w:val="007A3BED"/>
    <w:rsid w:val="007A470A"/>
    <w:rsid w:val="007A4C6E"/>
    <w:rsid w:val="007A4D7F"/>
    <w:rsid w:val="007A4E6C"/>
    <w:rsid w:val="007A5043"/>
    <w:rsid w:val="007A5254"/>
    <w:rsid w:val="007A569E"/>
    <w:rsid w:val="007A5A81"/>
    <w:rsid w:val="007A6573"/>
    <w:rsid w:val="007A6BCB"/>
    <w:rsid w:val="007A6EBF"/>
    <w:rsid w:val="007A798A"/>
    <w:rsid w:val="007A7BB9"/>
    <w:rsid w:val="007B06B9"/>
    <w:rsid w:val="007B071F"/>
    <w:rsid w:val="007B08B6"/>
    <w:rsid w:val="007B08F7"/>
    <w:rsid w:val="007B0937"/>
    <w:rsid w:val="007B0B01"/>
    <w:rsid w:val="007B0C53"/>
    <w:rsid w:val="007B1697"/>
    <w:rsid w:val="007B18D0"/>
    <w:rsid w:val="007B195C"/>
    <w:rsid w:val="007B1C38"/>
    <w:rsid w:val="007B2580"/>
    <w:rsid w:val="007B26AD"/>
    <w:rsid w:val="007B2E6C"/>
    <w:rsid w:val="007B2F58"/>
    <w:rsid w:val="007B3070"/>
    <w:rsid w:val="007B316F"/>
    <w:rsid w:val="007B3171"/>
    <w:rsid w:val="007B326D"/>
    <w:rsid w:val="007B326E"/>
    <w:rsid w:val="007B3424"/>
    <w:rsid w:val="007B359B"/>
    <w:rsid w:val="007B35D4"/>
    <w:rsid w:val="007B3725"/>
    <w:rsid w:val="007B38F1"/>
    <w:rsid w:val="007B3B25"/>
    <w:rsid w:val="007B4247"/>
    <w:rsid w:val="007B43CB"/>
    <w:rsid w:val="007B4B17"/>
    <w:rsid w:val="007B4E68"/>
    <w:rsid w:val="007B4E70"/>
    <w:rsid w:val="007B5126"/>
    <w:rsid w:val="007B5495"/>
    <w:rsid w:val="007B561E"/>
    <w:rsid w:val="007B58DE"/>
    <w:rsid w:val="007B5974"/>
    <w:rsid w:val="007B6014"/>
    <w:rsid w:val="007B617B"/>
    <w:rsid w:val="007B6335"/>
    <w:rsid w:val="007B63C9"/>
    <w:rsid w:val="007B64C6"/>
    <w:rsid w:val="007B6A0B"/>
    <w:rsid w:val="007B6F0C"/>
    <w:rsid w:val="007B6F57"/>
    <w:rsid w:val="007B71BA"/>
    <w:rsid w:val="007B74EF"/>
    <w:rsid w:val="007B7988"/>
    <w:rsid w:val="007C00E7"/>
    <w:rsid w:val="007C0538"/>
    <w:rsid w:val="007C06CB"/>
    <w:rsid w:val="007C0988"/>
    <w:rsid w:val="007C09C8"/>
    <w:rsid w:val="007C0F9F"/>
    <w:rsid w:val="007C1214"/>
    <w:rsid w:val="007C13F5"/>
    <w:rsid w:val="007C1519"/>
    <w:rsid w:val="007C1527"/>
    <w:rsid w:val="007C1AE1"/>
    <w:rsid w:val="007C1C05"/>
    <w:rsid w:val="007C1DBC"/>
    <w:rsid w:val="007C209E"/>
    <w:rsid w:val="007C2176"/>
    <w:rsid w:val="007C2228"/>
    <w:rsid w:val="007C2233"/>
    <w:rsid w:val="007C270A"/>
    <w:rsid w:val="007C2A65"/>
    <w:rsid w:val="007C2FBF"/>
    <w:rsid w:val="007C354C"/>
    <w:rsid w:val="007C3CA3"/>
    <w:rsid w:val="007C4138"/>
    <w:rsid w:val="007C42BB"/>
    <w:rsid w:val="007C4723"/>
    <w:rsid w:val="007C4AF9"/>
    <w:rsid w:val="007C4B82"/>
    <w:rsid w:val="007C4BAB"/>
    <w:rsid w:val="007C5264"/>
    <w:rsid w:val="007C52A3"/>
    <w:rsid w:val="007C539E"/>
    <w:rsid w:val="007C572A"/>
    <w:rsid w:val="007C58EB"/>
    <w:rsid w:val="007C6100"/>
    <w:rsid w:val="007C681D"/>
    <w:rsid w:val="007C6AAD"/>
    <w:rsid w:val="007C6BEC"/>
    <w:rsid w:val="007C6C92"/>
    <w:rsid w:val="007C6FBA"/>
    <w:rsid w:val="007C70B5"/>
    <w:rsid w:val="007C727F"/>
    <w:rsid w:val="007C72F7"/>
    <w:rsid w:val="007C73FF"/>
    <w:rsid w:val="007C76EC"/>
    <w:rsid w:val="007C7854"/>
    <w:rsid w:val="007C78B6"/>
    <w:rsid w:val="007C7B7A"/>
    <w:rsid w:val="007C7B86"/>
    <w:rsid w:val="007C7BD4"/>
    <w:rsid w:val="007C7D95"/>
    <w:rsid w:val="007C7DD7"/>
    <w:rsid w:val="007C7E00"/>
    <w:rsid w:val="007D004F"/>
    <w:rsid w:val="007D00F8"/>
    <w:rsid w:val="007D01B6"/>
    <w:rsid w:val="007D0889"/>
    <w:rsid w:val="007D0EFC"/>
    <w:rsid w:val="007D0F58"/>
    <w:rsid w:val="007D1AD7"/>
    <w:rsid w:val="007D24D2"/>
    <w:rsid w:val="007D2A55"/>
    <w:rsid w:val="007D347C"/>
    <w:rsid w:val="007D34B0"/>
    <w:rsid w:val="007D3624"/>
    <w:rsid w:val="007D3A47"/>
    <w:rsid w:val="007D3CB6"/>
    <w:rsid w:val="007D4095"/>
    <w:rsid w:val="007D41CA"/>
    <w:rsid w:val="007D4444"/>
    <w:rsid w:val="007D461A"/>
    <w:rsid w:val="007D493A"/>
    <w:rsid w:val="007D5133"/>
    <w:rsid w:val="007D515F"/>
    <w:rsid w:val="007D51E7"/>
    <w:rsid w:val="007D53E4"/>
    <w:rsid w:val="007D575A"/>
    <w:rsid w:val="007D5810"/>
    <w:rsid w:val="007D58B4"/>
    <w:rsid w:val="007D5BDD"/>
    <w:rsid w:val="007D5FBE"/>
    <w:rsid w:val="007D6091"/>
    <w:rsid w:val="007D62CF"/>
    <w:rsid w:val="007D6B68"/>
    <w:rsid w:val="007D764B"/>
    <w:rsid w:val="007D7925"/>
    <w:rsid w:val="007D7BAC"/>
    <w:rsid w:val="007E09DE"/>
    <w:rsid w:val="007E1831"/>
    <w:rsid w:val="007E1869"/>
    <w:rsid w:val="007E1B91"/>
    <w:rsid w:val="007E1C08"/>
    <w:rsid w:val="007E1D40"/>
    <w:rsid w:val="007E217B"/>
    <w:rsid w:val="007E2491"/>
    <w:rsid w:val="007E260A"/>
    <w:rsid w:val="007E277C"/>
    <w:rsid w:val="007E2BED"/>
    <w:rsid w:val="007E2C31"/>
    <w:rsid w:val="007E3860"/>
    <w:rsid w:val="007E3ACF"/>
    <w:rsid w:val="007E3BBD"/>
    <w:rsid w:val="007E41E9"/>
    <w:rsid w:val="007E4558"/>
    <w:rsid w:val="007E465E"/>
    <w:rsid w:val="007E4707"/>
    <w:rsid w:val="007E4E72"/>
    <w:rsid w:val="007E5080"/>
    <w:rsid w:val="007E5111"/>
    <w:rsid w:val="007E5A50"/>
    <w:rsid w:val="007E5A80"/>
    <w:rsid w:val="007E5C5A"/>
    <w:rsid w:val="007E603C"/>
    <w:rsid w:val="007E671C"/>
    <w:rsid w:val="007E6851"/>
    <w:rsid w:val="007E69C1"/>
    <w:rsid w:val="007E6C85"/>
    <w:rsid w:val="007E6CF2"/>
    <w:rsid w:val="007E6D0A"/>
    <w:rsid w:val="007E6E48"/>
    <w:rsid w:val="007E73D3"/>
    <w:rsid w:val="007E7ACD"/>
    <w:rsid w:val="007E7CC2"/>
    <w:rsid w:val="007E7FF6"/>
    <w:rsid w:val="007F0D50"/>
    <w:rsid w:val="007F111D"/>
    <w:rsid w:val="007F117F"/>
    <w:rsid w:val="007F14D8"/>
    <w:rsid w:val="007F1695"/>
    <w:rsid w:val="007F16BF"/>
    <w:rsid w:val="007F1C13"/>
    <w:rsid w:val="007F2178"/>
    <w:rsid w:val="007F23B5"/>
    <w:rsid w:val="007F2C61"/>
    <w:rsid w:val="007F3626"/>
    <w:rsid w:val="007F3639"/>
    <w:rsid w:val="007F37EE"/>
    <w:rsid w:val="007F3A35"/>
    <w:rsid w:val="007F41EA"/>
    <w:rsid w:val="007F43A9"/>
    <w:rsid w:val="007F48E6"/>
    <w:rsid w:val="007F5373"/>
    <w:rsid w:val="007F5F3B"/>
    <w:rsid w:val="007F614B"/>
    <w:rsid w:val="007F6183"/>
    <w:rsid w:val="007F6A48"/>
    <w:rsid w:val="007F6CE4"/>
    <w:rsid w:val="007F6EAD"/>
    <w:rsid w:val="007F70D3"/>
    <w:rsid w:val="007F722D"/>
    <w:rsid w:val="007F7FFE"/>
    <w:rsid w:val="00800885"/>
    <w:rsid w:val="0080092D"/>
    <w:rsid w:val="0080173A"/>
    <w:rsid w:val="00802145"/>
    <w:rsid w:val="00802472"/>
    <w:rsid w:val="0080274D"/>
    <w:rsid w:val="00802E24"/>
    <w:rsid w:val="0080358E"/>
    <w:rsid w:val="008037AA"/>
    <w:rsid w:val="00803805"/>
    <w:rsid w:val="00803A84"/>
    <w:rsid w:val="00803D76"/>
    <w:rsid w:val="00804353"/>
    <w:rsid w:val="00804C58"/>
    <w:rsid w:val="0080546B"/>
    <w:rsid w:val="008055F2"/>
    <w:rsid w:val="00805AC5"/>
    <w:rsid w:val="00805BE1"/>
    <w:rsid w:val="00805E1A"/>
    <w:rsid w:val="00806458"/>
    <w:rsid w:val="00806A32"/>
    <w:rsid w:val="00807D4A"/>
    <w:rsid w:val="00807E36"/>
    <w:rsid w:val="008101EF"/>
    <w:rsid w:val="008104EE"/>
    <w:rsid w:val="00810D6A"/>
    <w:rsid w:val="00811244"/>
    <w:rsid w:val="00811433"/>
    <w:rsid w:val="00811466"/>
    <w:rsid w:val="0081180F"/>
    <w:rsid w:val="008118A6"/>
    <w:rsid w:val="00811D71"/>
    <w:rsid w:val="00811E39"/>
    <w:rsid w:val="0081238A"/>
    <w:rsid w:val="00813215"/>
    <w:rsid w:val="00813674"/>
    <w:rsid w:val="0081390C"/>
    <w:rsid w:val="00814272"/>
    <w:rsid w:val="008143E7"/>
    <w:rsid w:val="008148D0"/>
    <w:rsid w:val="0081499E"/>
    <w:rsid w:val="008159F2"/>
    <w:rsid w:val="00815EEC"/>
    <w:rsid w:val="00815F2D"/>
    <w:rsid w:val="008162EE"/>
    <w:rsid w:val="00816305"/>
    <w:rsid w:val="008164F3"/>
    <w:rsid w:val="00816823"/>
    <w:rsid w:val="0081689E"/>
    <w:rsid w:val="00816973"/>
    <w:rsid w:val="0081710A"/>
    <w:rsid w:val="00817335"/>
    <w:rsid w:val="008175D1"/>
    <w:rsid w:val="008176A8"/>
    <w:rsid w:val="008176F8"/>
    <w:rsid w:val="00817B17"/>
    <w:rsid w:val="00817CB8"/>
    <w:rsid w:val="00817DA4"/>
    <w:rsid w:val="00820987"/>
    <w:rsid w:val="008209C2"/>
    <w:rsid w:val="00820B07"/>
    <w:rsid w:val="00820EBB"/>
    <w:rsid w:val="008213B2"/>
    <w:rsid w:val="0082190A"/>
    <w:rsid w:val="00821DBB"/>
    <w:rsid w:val="0082212E"/>
    <w:rsid w:val="0082244A"/>
    <w:rsid w:val="00822463"/>
    <w:rsid w:val="008227FD"/>
    <w:rsid w:val="00822A1B"/>
    <w:rsid w:val="00822A26"/>
    <w:rsid w:val="008238B5"/>
    <w:rsid w:val="00823C48"/>
    <w:rsid w:val="008241BD"/>
    <w:rsid w:val="008241D1"/>
    <w:rsid w:val="008248B3"/>
    <w:rsid w:val="00824C84"/>
    <w:rsid w:val="00824CCE"/>
    <w:rsid w:val="008251EA"/>
    <w:rsid w:val="008252A3"/>
    <w:rsid w:val="008253E3"/>
    <w:rsid w:val="00825533"/>
    <w:rsid w:val="00825646"/>
    <w:rsid w:val="008259F4"/>
    <w:rsid w:val="00825A35"/>
    <w:rsid w:val="00825A89"/>
    <w:rsid w:val="00825DD8"/>
    <w:rsid w:val="00825F0E"/>
    <w:rsid w:val="008261EE"/>
    <w:rsid w:val="008262DB"/>
    <w:rsid w:val="00826D0E"/>
    <w:rsid w:val="008270B5"/>
    <w:rsid w:val="00827263"/>
    <w:rsid w:val="0082749D"/>
    <w:rsid w:val="00827D77"/>
    <w:rsid w:val="0083002D"/>
    <w:rsid w:val="00830419"/>
    <w:rsid w:val="00830696"/>
    <w:rsid w:val="00830A0F"/>
    <w:rsid w:val="00830AD3"/>
    <w:rsid w:val="00830D70"/>
    <w:rsid w:val="00831C04"/>
    <w:rsid w:val="00831C77"/>
    <w:rsid w:val="00832406"/>
    <w:rsid w:val="00832407"/>
    <w:rsid w:val="0083253A"/>
    <w:rsid w:val="00832878"/>
    <w:rsid w:val="0083299B"/>
    <w:rsid w:val="00832B28"/>
    <w:rsid w:val="00832DA0"/>
    <w:rsid w:val="00833894"/>
    <w:rsid w:val="00833E3C"/>
    <w:rsid w:val="00833E9A"/>
    <w:rsid w:val="0083476D"/>
    <w:rsid w:val="008348EF"/>
    <w:rsid w:val="008349AC"/>
    <w:rsid w:val="00834DD7"/>
    <w:rsid w:val="00834F2B"/>
    <w:rsid w:val="00835064"/>
    <w:rsid w:val="008354CF"/>
    <w:rsid w:val="008355D2"/>
    <w:rsid w:val="0083580C"/>
    <w:rsid w:val="00835D9B"/>
    <w:rsid w:val="00835E4E"/>
    <w:rsid w:val="00835FF6"/>
    <w:rsid w:val="00836356"/>
    <w:rsid w:val="00836463"/>
    <w:rsid w:val="0083671F"/>
    <w:rsid w:val="008367BF"/>
    <w:rsid w:val="00836C64"/>
    <w:rsid w:val="008372D2"/>
    <w:rsid w:val="0083787C"/>
    <w:rsid w:val="00837A0A"/>
    <w:rsid w:val="0084047C"/>
    <w:rsid w:val="008404F9"/>
    <w:rsid w:val="0084075A"/>
    <w:rsid w:val="00840796"/>
    <w:rsid w:val="00840B4C"/>
    <w:rsid w:val="00840F55"/>
    <w:rsid w:val="008411BE"/>
    <w:rsid w:val="008424E6"/>
    <w:rsid w:val="00842582"/>
    <w:rsid w:val="00842AF1"/>
    <w:rsid w:val="00842B56"/>
    <w:rsid w:val="00842D77"/>
    <w:rsid w:val="00842FC4"/>
    <w:rsid w:val="00843FB1"/>
    <w:rsid w:val="0084466B"/>
    <w:rsid w:val="00844744"/>
    <w:rsid w:val="008447A5"/>
    <w:rsid w:val="00844CF1"/>
    <w:rsid w:val="0084505C"/>
    <w:rsid w:val="00845316"/>
    <w:rsid w:val="00845B6B"/>
    <w:rsid w:val="00845E58"/>
    <w:rsid w:val="00846819"/>
    <w:rsid w:val="0084721F"/>
    <w:rsid w:val="00847F39"/>
    <w:rsid w:val="008509A6"/>
    <w:rsid w:val="00850CF2"/>
    <w:rsid w:val="00850D94"/>
    <w:rsid w:val="00851484"/>
    <w:rsid w:val="008516E2"/>
    <w:rsid w:val="008519B3"/>
    <w:rsid w:val="00851D07"/>
    <w:rsid w:val="008527C1"/>
    <w:rsid w:val="00852B6A"/>
    <w:rsid w:val="00852C7F"/>
    <w:rsid w:val="00852E09"/>
    <w:rsid w:val="00852F85"/>
    <w:rsid w:val="00853167"/>
    <w:rsid w:val="0085326A"/>
    <w:rsid w:val="008534CF"/>
    <w:rsid w:val="00853542"/>
    <w:rsid w:val="008537B2"/>
    <w:rsid w:val="00853D9A"/>
    <w:rsid w:val="00853DA4"/>
    <w:rsid w:val="00853F9F"/>
    <w:rsid w:val="0085489F"/>
    <w:rsid w:val="00854D81"/>
    <w:rsid w:val="00855173"/>
    <w:rsid w:val="00855C9F"/>
    <w:rsid w:val="00856072"/>
    <w:rsid w:val="008561C2"/>
    <w:rsid w:val="008564A4"/>
    <w:rsid w:val="008565AF"/>
    <w:rsid w:val="00856A4B"/>
    <w:rsid w:val="00857164"/>
    <w:rsid w:val="008572D7"/>
    <w:rsid w:val="0085763C"/>
    <w:rsid w:val="008576DC"/>
    <w:rsid w:val="00857B1E"/>
    <w:rsid w:val="00857CB6"/>
    <w:rsid w:val="00857F18"/>
    <w:rsid w:val="0086048D"/>
    <w:rsid w:val="00860D4B"/>
    <w:rsid w:val="008610D4"/>
    <w:rsid w:val="008613A5"/>
    <w:rsid w:val="008615F5"/>
    <w:rsid w:val="0086189D"/>
    <w:rsid w:val="00861B89"/>
    <w:rsid w:val="008623D8"/>
    <w:rsid w:val="00862981"/>
    <w:rsid w:val="00862C5E"/>
    <w:rsid w:val="00862F31"/>
    <w:rsid w:val="008635CE"/>
    <w:rsid w:val="008638EB"/>
    <w:rsid w:val="008638F7"/>
    <w:rsid w:val="008639F9"/>
    <w:rsid w:val="00863C78"/>
    <w:rsid w:val="00863D79"/>
    <w:rsid w:val="00864197"/>
    <w:rsid w:val="008641C4"/>
    <w:rsid w:val="008645C7"/>
    <w:rsid w:val="00864679"/>
    <w:rsid w:val="00864DEC"/>
    <w:rsid w:val="00864DF0"/>
    <w:rsid w:val="00864FC5"/>
    <w:rsid w:val="00865215"/>
    <w:rsid w:val="00865498"/>
    <w:rsid w:val="008656DC"/>
    <w:rsid w:val="00865D6D"/>
    <w:rsid w:val="00865F1F"/>
    <w:rsid w:val="008661F0"/>
    <w:rsid w:val="00866D6B"/>
    <w:rsid w:val="008677EC"/>
    <w:rsid w:val="00867C0A"/>
    <w:rsid w:val="00867C17"/>
    <w:rsid w:val="00867D42"/>
    <w:rsid w:val="00870371"/>
    <w:rsid w:val="00870E58"/>
    <w:rsid w:val="00870EBE"/>
    <w:rsid w:val="00871C67"/>
    <w:rsid w:val="008721D6"/>
    <w:rsid w:val="00872675"/>
    <w:rsid w:val="008728B7"/>
    <w:rsid w:val="00872979"/>
    <w:rsid w:val="00872A1F"/>
    <w:rsid w:val="00872ADB"/>
    <w:rsid w:val="00872B85"/>
    <w:rsid w:val="008730C2"/>
    <w:rsid w:val="008730E6"/>
    <w:rsid w:val="00873ED3"/>
    <w:rsid w:val="008741BB"/>
    <w:rsid w:val="0087425C"/>
    <w:rsid w:val="0087439F"/>
    <w:rsid w:val="008745CB"/>
    <w:rsid w:val="0087489C"/>
    <w:rsid w:val="00874BD3"/>
    <w:rsid w:val="00874EFB"/>
    <w:rsid w:val="00875063"/>
    <w:rsid w:val="0087509D"/>
    <w:rsid w:val="0087563D"/>
    <w:rsid w:val="008758B4"/>
    <w:rsid w:val="00875CBC"/>
    <w:rsid w:val="00875D36"/>
    <w:rsid w:val="0087605D"/>
    <w:rsid w:val="00876472"/>
    <w:rsid w:val="00876517"/>
    <w:rsid w:val="0087678F"/>
    <w:rsid w:val="00876B72"/>
    <w:rsid w:val="00876E59"/>
    <w:rsid w:val="00877298"/>
    <w:rsid w:val="00877650"/>
    <w:rsid w:val="008804C9"/>
    <w:rsid w:val="008806EC"/>
    <w:rsid w:val="008811C4"/>
    <w:rsid w:val="00881745"/>
    <w:rsid w:val="00881859"/>
    <w:rsid w:val="00881BBA"/>
    <w:rsid w:val="00881EBA"/>
    <w:rsid w:val="00881FF1"/>
    <w:rsid w:val="008820A4"/>
    <w:rsid w:val="008820C8"/>
    <w:rsid w:val="0088234D"/>
    <w:rsid w:val="00882399"/>
    <w:rsid w:val="00882809"/>
    <w:rsid w:val="008828BA"/>
    <w:rsid w:val="00882933"/>
    <w:rsid w:val="00882A6A"/>
    <w:rsid w:val="00882CC9"/>
    <w:rsid w:val="0088311B"/>
    <w:rsid w:val="0088358A"/>
    <w:rsid w:val="00883B33"/>
    <w:rsid w:val="00883CDC"/>
    <w:rsid w:val="008847B8"/>
    <w:rsid w:val="008848D7"/>
    <w:rsid w:val="00884A12"/>
    <w:rsid w:val="00884A19"/>
    <w:rsid w:val="00884C03"/>
    <w:rsid w:val="00884E9B"/>
    <w:rsid w:val="0088500C"/>
    <w:rsid w:val="00885078"/>
    <w:rsid w:val="00885145"/>
    <w:rsid w:val="008856DA"/>
    <w:rsid w:val="0088599E"/>
    <w:rsid w:val="008860DF"/>
    <w:rsid w:val="00886525"/>
    <w:rsid w:val="008867ED"/>
    <w:rsid w:val="008878BA"/>
    <w:rsid w:val="00887926"/>
    <w:rsid w:val="00887A7E"/>
    <w:rsid w:val="00887B6B"/>
    <w:rsid w:val="00887EB6"/>
    <w:rsid w:val="008901D6"/>
    <w:rsid w:val="00890602"/>
    <w:rsid w:val="0089066A"/>
    <w:rsid w:val="00890ECE"/>
    <w:rsid w:val="00891419"/>
    <w:rsid w:val="00891468"/>
    <w:rsid w:val="00891E20"/>
    <w:rsid w:val="008927F4"/>
    <w:rsid w:val="00892A37"/>
    <w:rsid w:val="008930D6"/>
    <w:rsid w:val="0089328E"/>
    <w:rsid w:val="008933B2"/>
    <w:rsid w:val="008936AF"/>
    <w:rsid w:val="0089396F"/>
    <w:rsid w:val="008940B1"/>
    <w:rsid w:val="00894105"/>
    <w:rsid w:val="008942F8"/>
    <w:rsid w:val="008944CE"/>
    <w:rsid w:val="00894F63"/>
    <w:rsid w:val="0089511F"/>
    <w:rsid w:val="00895470"/>
    <w:rsid w:val="00895496"/>
    <w:rsid w:val="00895BBE"/>
    <w:rsid w:val="00895C35"/>
    <w:rsid w:val="0089622B"/>
    <w:rsid w:val="0089628F"/>
    <w:rsid w:val="008964BD"/>
    <w:rsid w:val="008964FA"/>
    <w:rsid w:val="00896CC1"/>
    <w:rsid w:val="00896E3B"/>
    <w:rsid w:val="00897124"/>
    <w:rsid w:val="008971C4"/>
    <w:rsid w:val="0089761A"/>
    <w:rsid w:val="00897734"/>
    <w:rsid w:val="008977D2"/>
    <w:rsid w:val="00897C60"/>
    <w:rsid w:val="00897D99"/>
    <w:rsid w:val="008A00E8"/>
    <w:rsid w:val="008A05D0"/>
    <w:rsid w:val="008A0663"/>
    <w:rsid w:val="008A0AF2"/>
    <w:rsid w:val="008A17B8"/>
    <w:rsid w:val="008A1CBF"/>
    <w:rsid w:val="008A214B"/>
    <w:rsid w:val="008A2260"/>
    <w:rsid w:val="008A240A"/>
    <w:rsid w:val="008A2535"/>
    <w:rsid w:val="008A2979"/>
    <w:rsid w:val="008A3113"/>
    <w:rsid w:val="008A34AA"/>
    <w:rsid w:val="008A38C9"/>
    <w:rsid w:val="008A3B15"/>
    <w:rsid w:val="008A3FB3"/>
    <w:rsid w:val="008A3FC2"/>
    <w:rsid w:val="008A4128"/>
    <w:rsid w:val="008A421D"/>
    <w:rsid w:val="008A4602"/>
    <w:rsid w:val="008A4946"/>
    <w:rsid w:val="008A495F"/>
    <w:rsid w:val="008A4B90"/>
    <w:rsid w:val="008A4D6D"/>
    <w:rsid w:val="008A546F"/>
    <w:rsid w:val="008A552E"/>
    <w:rsid w:val="008A571A"/>
    <w:rsid w:val="008A5F0A"/>
    <w:rsid w:val="008A607E"/>
    <w:rsid w:val="008A60AF"/>
    <w:rsid w:val="008A6968"/>
    <w:rsid w:val="008A69CC"/>
    <w:rsid w:val="008A6AA4"/>
    <w:rsid w:val="008A71F5"/>
    <w:rsid w:val="008A722C"/>
    <w:rsid w:val="008A74DD"/>
    <w:rsid w:val="008A7553"/>
    <w:rsid w:val="008A7739"/>
    <w:rsid w:val="008A7C7D"/>
    <w:rsid w:val="008A7FF2"/>
    <w:rsid w:val="008B0068"/>
    <w:rsid w:val="008B0371"/>
    <w:rsid w:val="008B03DC"/>
    <w:rsid w:val="008B0515"/>
    <w:rsid w:val="008B096F"/>
    <w:rsid w:val="008B0DA0"/>
    <w:rsid w:val="008B0F2C"/>
    <w:rsid w:val="008B1199"/>
    <w:rsid w:val="008B1678"/>
    <w:rsid w:val="008B1E0C"/>
    <w:rsid w:val="008B1E5C"/>
    <w:rsid w:val="008B1F4A"/>
    <w:rsid w:val="008B25C3"/>
    <w:rsid w:val="008B26C8"/>
    <w:rsid w:val="008B3082"/>
    <w:rsid w:val="008B30E8"/>
    <w:rsid w:val="008B31BB"/>
    <w:rsid w:val="008B372E"/>
    <w:rsid w:val="008B3C1F"/>
    <w:rsid w:val="008B3C7A"/>
    <w:rsid w:val="008B4B4D"/>
    <w:rsid w:val="008B531A"/>
    <w:rsid w:val="008B597F"/>
    <w:rsid w:val="008B599F"/>
    <w:rsid w:val="008B5D2D"/>
    <w:rsid w:val="008B6372"/>
    <w:rsid w:val="008B64C5"/>
    <w:rsid w:val="008B66DA"/>
    <w:rsid w:val="008B6773"/>
    <w:rsid w:val="008B79EB"/>
    <w:rsid w:val="008C0813"/>
    <w:rsid w:val="008C13EF"/>
    <w:rsid w:val="008C237B"/>
    <w:rsid w:val="008C291B"/>
    <w:rsid w:val="008C2C1C"/>
    <w:rsid w:val="008C2D78"/>
    <w:rsid w:val="008C3039"/>
    <w:rsid w:val="008C3070"/>
    <w:rsid w:val="008C34F7"/>
    <w:rsid w:val="008C365D"/>
    <w:rsid w:val="008C375C"/>
    <w:rsid w:val="008C3FD4"/>
    <w:rsid w:val="008C45BD"/>
    <w:rsid w:val="008C47B9"/>
    <w:rsid w:val="008C4962"/>
    <w:rsid w:val="008C4F3C"/>
    <w:rsid w:val="008C50E9"/>
    <w:rsid w:val="008C522A"/>
    <w:rsid w:val="008C58BA"/>
    <w:rsid w:val="008C5A85"/>
    <w:rsid w:val="008C6565"/>
    <w:rsid w:val="008C6C50"/>
    <w:rsid w:val="008C72DF"/>
    <w:rsid w:val="008C72E7"/>
    <w:rsid w:val="008C76F3"/>
    <w:rsid w:val="008C78B7"/>
    <w:rsid w:val="008C7D58"/>
    <w:rsid w:val="008D04E6"/>
    <w:rsid w:val="008D1333"/>
    <w:rsid w:val="008D1436"/>
    <w:rsid w:val="008D1563"/>
    <w:rsid w:val="008D187C"/>
    <w:rsid w:val="008D2553"/>
    <w:rsid w:val="008D255B"/>
    <w:rsid w:val="008D2AC0"/>
    <w:rsid w:val="008D2E4E"/>
    <w:rsid w:val="008D3079"/>
    <w:rsid w:val="008D4474"/>
    <w:rsid w:val="008D4D09"/>
    <w:rsid w:val="008D516F"/>
    <w:rsid w:val="008D54C5"/>
    <w:rsid w:val="008D5A63"/>
    <w:rsid w:val="008D5D01"/>
    <w:rsid w:val="008D6009"/>
    <w:rsid w:val="008D61DE"/>
    <w:rsid w:val="008D6563"/>
    <w:rsid w:val="008D6651"/>
    <w:rsid w:val="008D7097"/>
    <w:rsid w:val="008D75B6"/>
    <w:rsid w:val="008D76C4"/>
    <w:rsid w:val="008D7949"/>
    <w:rsid w:val="008D7DF7"/>
    <w:rsid w:val="008E05EB"/>
    <w:rsid w:val="008E0CA7"/>
    <w:rsid w:val="008E1045"/>
    <w:rsid w:val="008E12DC"/>
    <w:rsid w:val="008E1566"/>
    <w:rsid w:val="008E15F0"/>
    <w:rsid w:val="008E187F"/>
    <w:rsid w:val="008E213C"/>
    <w:rsid w:val="008E28AA"/>
    <w:rsid w:val="008E2C3A"/>
    <w:rsid w:val="008E308F"/>
    <w:rsid w:val="008E30AB"/>
    <w:rsid w:val="008E335E"/>
    <w:rsid w:val="008E3B42"/>
    <w:rsid w:val="008E3EF3"/>
    <w:rsid w:val="008E3F29"/>
    <w:rsid w:val="008E4198"/>
    <w:rsid w:val="008E473A"/>
    <w:rsid w:val="008E4A11"/>
    <w:rsid w:val="008E4EAC"/>
    <w:rsid w:val="008E52AF"/>
    <w:rsid w:val="008E52DC"/>
    <w:rsid w:val="008E5361"/>
    <w:rsid w:val="008E53BB"/>
    <w:rsid w:val="008E549A"/>
    <w:rsid w:val="008E5709"/>
    <w:rsid w:val="008E5990"/>
    <w:rsid w:val="008E5E02"/>
    <w:rsid w:val="008E634E"/>
    <w:rsid w:val="008E647E"/>
    <w:rsid w:val="008E64EB"/>
    <w:rsid w:val="008E7369"/>
    <w:rsid w:val="008E762E"/>
    <w:rsid w:val="008E7698"/>
    <w:rsid w:val="008E774B"/>
    <w:rsid w:val="008F04EF"/>
    <w:rsid w:val="008F0A29"/>
    <w:rsid w:val="008F0E46"/>
    <w:rsid w:val="008F1038"/>
    <w:rsid w:val="008F166D"/>
    <w:rsid w:val="008F1AFA"/>
    <w:rsid w:val="008F1B52"/>
    <w:rsid w:val="008F1BB5"/>
    <w:rsid w:val="008F1D4D"/>
    <w:rsid w:val="008F2358"/>
    <w:rsid w:val="008F3117"/>
    <w:rsid w:val="008F3274"/>
    <w:rsid w:val="008F32B2"/>
    <w:rsid w:val="008F35A6"/>
    <w:rsid w:val="008F35ED"/>
    <w:rsid w:val="008F384C"/>
    <w:rsid w:val="008F39E2"/>
    <w:rsid w:val="008F3D7F"/>
    <w:rsid w:val="008F3DBF"/>
    <w:rsid w:val="008F3E2C"/>
    <w:rsid w:val="008F3F70"/>
    <w:rsid w:val="008F3F7C"/>
    <w:rsid w:val="008F425C"/>
    <w:rsid w:val="008F4380"/>
    <w:rsid w:val="008F4707"/>
    <w:rsid w:val="008F55A8"/>
    <w:rsid w:val="008F567E"/>
    <w:rsid w:val="008F5AF1"/>
    <w:rsid w:val="008F5CC2"/>
    <w:rsid w:val="008F5CDF"/>
    <w:rsid w:val="008F690F"/>
    <w:rsid w:val="008F6947"/>
    <w:rsid w:val="008F6A26"/>
    <w:rsid w:val="008F6AE9"/>
    <w:rsid w:val="008F6BC3"/>
    <w:rsid w:val="008F6E47"/>
    <w:rsid w:val="008F7240"/>
    <w:rsid w:val="008F7372"/>
    <w:rsid w:val="008F7776"/>
    <w:rsid w:val="008F7FB9"/>
    <w:rsid w:val="00900042"/>
    <w:rsid w:val="009002DE"/>
    <w:rsid w:val="00900328"/>
    <w:rsid w:val="00900471"/>
    <w:rsid w:val="009006B0"/>
    <w:rsid w:val="00900E62"/>
    <w:rsid w:val="00901134"/>
    <w:rsid w:val="00901215"/>
    <w:rsid w:val="00901262"/>
    <w:rsid w:val="009012EA"/>
    <w:rsid w:val="00901CA1"/>
    <w:rsid w:val="00901FC5"/>
    <w:rsid w:val="009023D4"/>
    <w:rsid w:val="00902BED"/>
    <w:rsid w:val="00902C2E"/>
    <w:rsid w:val="00902D87"/>
    <w:rsid w:val="00902DA5"/>
    <w:rsid w:val="00902EFF"/>
    <w:rsid w:val="00902F98"/>
    <w:rsid w:val="009033DB"/>
    <w:rsid w:val="00903510"/>
    <w:rsid w:val="009037B8"/>
    <w:rsid w:val="00903E60"/>
    <w:rsid w:val="00903FDA"/>
    <w:rsid w:val="009044BC"/>
    <w:rsid w:val="009044F7"/>
    <w:rsid w:val="0090472C"/>
    <w:rsid w:val="00904D12"/>
    <w:rsid w:val="0090545A"/>
    <w:rsid w:val="009054A1"/>
    <w:rsid w:val="009055F0"/>
    <w:rsid w:val="00905BBB"/>
    <w:rsid w:val="009063C6"/>
    <w:rsid w:val="009065AF"/>
    <w:rsid w:val="009067FF"/>
    <w:rsid w:val="00906B16"/>
    <w:rsid w:val="00907478"/>
    <w:rsid w:val="00907769"/>
    <w:rsid w:val="00907B33"/>
    <w:rsid w:val="00907C74"/>
    <w:rsid w:val="00907D03"/>
    <w:rsid w:val="00910597"/>
    <w:rsid w:val="00910754"/>
    <w:rsid w:val="00910F5E"/>
    <w:rsid w:val="009117EF"/>
    <w:rsid w:val="00911F13"/>
    <w:rsid w:val="00912279"/>
    <w:rsid w:val="00912C7A"/>
    <w:rsid w:val="009131C1"/>
    <w:rsid w:val="0091351B"/>
    <w:rsid w:val="00914465"/>
    <w:rsid w:val="009144F0"/>
    <w:rsid w:val="009147E4"/>
    <w:rsid w:val="00914AD9"/>
    <w:rsid w:val="0091514C"/>
    <w:rsid w:val="0091515E"/>
    <w:rsid w:val="0091545F"/>
    <w:rsid w:val="00915A08"/>
    <w:rsid w:val="0091615F"/>
    <w:rsid w:val="009167D0"/>
    <w:rsid w:val="0091683C"/>
    <w:rsid w:val="009172D3"/>
    <w:rsid w:val="009174E6"/>
    <w:rsid w:val="009176EC"/>
    <w:rsid w:val="00917909"/>
    <w:rsid w:val="00917972"/>
    <w:rsid w:val="009179A9"/>
    <w:rsid w:val="0092032D"/>
    <w:rsid w:val="009204F5"/>
    <w:rsid w:val="009206B0"/>
    <w:rsid w:val="00920785"/>
    <w:rsid w:val="00920A8F"/>
    <w:rsid w:val="00920CE6"/>
    <w:rsid w:val="00920EEA"/>
    <w:rsid w:val="009210A9"/>
    <w:rsid w:val="009214C8"/>
    <w:rsid w:val="009218B9"/>
    <w:rsid w:val="009218BF"/>
    <w:rsid w:val="00921A77"/>
    <w:rsid w:val="00921BDB"/>
    <w:rsid w:val="00921D37"/>
    <w:rsid w:val="00921DCF"/>
    <w:rsid w:val="0092200B"/>
    <w:rsid w:val="00922128"/>
    <w:rsid w:val="009222CD"/>
    <w:rsid w:val="009223D9"/>
    <w:rsid w:val="00922957"/>
    <w:rsid w:val="00922A1D"/>
    <w:rsid w:val="00922BD9"/>
    <w:rsid w:val="00923487"/>
    <w:rsid w:val="0092380C"/>
    <w:rsid w:val="00923845"/>
    <w:rsid w:val="00923DCA"/>
    <w:rsid w:val="00923E02"/>
    <w:rsid w:val="009242FF"/>
    <w:rsid w:val="00924370"/>
    <w:rsid w:val="009248CC"/>
    <w:rsid w:val="00924B55"/>
    <w:rsid w:val="00924D5A"/>
    <w:rsid w:val="00924DE8"/>
    <w:rsid w:val="009250FE"/>
    <w:rsid w:val="00925485"/>
    <w:rsid w:val="00925536"/>
    <w:rsid w:val="00925604"/>
    <w:rsid w:val="009258F6"/>
    <w:rsid w:val="00925970"/>
    <w:rsid w:val="009259B0"/>
    <w:rsid w:val="0092631C"/>
    <w:rsid w:val="00926328"/>
    <w:rsid w:val="009269C3"/>
    <w:rsid w:val="00926B17"/>
    <w:rsid w:val="00926EDC"/>
    <w:rsid w:val="009271A9"/>
    <w:rsid w:val="009278BE"/>
    <w:rsid w:val="00927996"/>
    <w:rsid w:val="009303A4"/>
    <w:rsid w:val="00930434"/>
    <w:rsid w:val="00930476"/>
    <w:rsid w:val="00930526"/>
    <w:rsid w:val="00930607"/>
    <w:rsid w:val="00930B98"/>
    <w:rsid w:val="00930C15"/>
    <w:rsid w:val="00930DA2"/>
    <w:rsid w:val="009311FB"/>
    <w:rsid w:val="009316AE"/>
    <w:rsid w:val="0093177F"/>
    <w:rsid w:val="0093186B"/>
    <w:rsid w:val="00931929"/>
    <w:rsid w:val="009323B5"/>
    <w:rsid w:val="009323C0"/>
    <w:rsid w:val="009325D7"/>
    <w:rsid w:val="00932886"/>
    <w:rsid w:val="00932A3B"/>
    <w:rsid w:val="00932A4B"/>
    <w:rsid w:val="00932B15"/>
    <w:rsid w:val="00932B39"/>
    <w:rsid w:val="00932CB0"/>
    <w:rsid w:val="009336F3"/>
    <w:rsid w:val="00933A65"/>
    <w:rsid w:val="00933A7F"/>
    <w:rsid w:val="00933C52"/>
    <w:rsid w:val="00933C65"/>
    <w:rsid w:val="00933CC8"/>
    <w:rsid w:val="00933EA8"/>
    <w:rsid w:val="00933F8D"/>
    <w:rsid w:val="009341DA"/>
    <w:rsid w:val="00934851"/>
    <w:rsid w:val="00934BA1"/>
    <w:rsid w:val="009350AF"/>
    <w:rsid w:val="009350EF"/>
    <w:rsid w:val="009351FD"/>
    <w:rsid w:val="009358D7"/>
    <w:rsid w:val="00935921"/>
    <w:rsid w:val="00935954"/>
    <w:rsid w:val="00935F50"/>
    <w:rsid w:val="00936025"/>
    <w:rsid w:val="009364F6"/>
    <w:rsid w:val="00936F23"/>
    <w:rsid w:val="00936F7A"/>
    <w:rsid w:val="00937698"/>
    <w:rsid w:val="00937785"/>
    <w:rsid w:val="00937967"/>
    <w:rsid w:val="00937D43"/>
    <w:rsid w:val="00937D46"/>
    <w:rsid w:val="00937E33"/>
    <w:rsid w:val="009401AE"/>
    <w:rsid w:val="0094052A"/>
    <w:rsid w:val="009408A2"/>
    <w:rsid w:val="009409DF"/>
    <w:rsid w:val="00940A72"/>
    <w:rsid w:val="00941136"/>
    <w:rsid w:val="009412BE"/>
    <w:rsid w:val="009416EF"/>
    <w:rsid w:val="00941ABA"/>
    <w:rsid w:val="00941D6C"/>
    <w:rsid w:val="00941E97"/>
    <w:rsid w:val="00941F9D"/>
    <w:rsid w:val="00942111"/>
    <w:rsid w:val="0094221E"/>
    <w:rsid w:val="009423F6"/>
    <w:rsid w:val="00942E6F"/>
    <w:rsid w:val="009430CC"/>
    <w:rsid w:val="009431BF"/>
    <w:rsid w:val="009432A1"/>
    <w:rsid w:val="00943890"/>
    <w:rsid w:val="00943DC1"/>
    <w:rsid w:val="00944538"/>
    <w:rsid w:val="009446B9"/>
    <w:rsid w:val="00944C28"/>
    <w:rsid w:val="00944DCA"/>
    <w:rsid w:val="00945218"/>
    <w:rsid w:val="00945335"/>
    <w:rsid w:val="0094543E"/>
    <w:rsid w:val="00945707"/>
    <w:rsid w:val="00945E28"/>
    <w:rsid w:val="00945FA0"/>
    <w:rsid w:val="009460B1"/>
    <w:rsid w:val="00946258"/>
    <w:rsid w:val="0094629F"/>
    <w:rsid w:val="009462C4"/>
    <w:rsid w:val="00946303"/>
    <w:rsid w:val="00946ACB"/>
    <w:rsid w:val="00946BA9"/>
    <w:rsid w:val="00947799"/>
    <w:rsid w:val="009479CD"/>
    <w:rsid w:val="00947AA5"/>
    <w:rsid w:val="00950440"/>
    <w:rsid w:val="009504E7"/>
    <w:rsid w:val="0095050D"/>
    <w:rsid w:val="00950663"/>
    <w:rsid w:val="00950E71"/>
    <w:rsid w:val="009511E8"/>
    <w:rsid w:val="0095157C"/>
    <w:rsid w:val="00951881"/>
    <w:rsid w:val="00951D0D"/>
    <w:rsid w:val="009520C2"/>
    <w:rsid w:val="00952276"/>
    <w:rsid w:val="009522EC"/>
    <w:rsid w:val="009524B7"/>
    <w:rsid w:val="009526C6"/>
    <w:rsid w:val="009530F2"/>
    <w:rsid w:val="00953D41"/>
    <w:rsid w:val="00953D9A"/>
    <w:rsid w:val="00954915"/>
    <w:rsid w:val="00954B39"/>
    <w:rsid w:val="00954BD1"/>
    <w:rsid w:val="00954BD7"/>
    <w:rsid w:val="00954E9C"/>
    <w:rsid w:val="009559B5"/>
    <w:rsid w:val="00955AA1"/>
    <w:rsid w:val="00955B6F"/>
    <w:rsid w:val="00955DC9"/>
    <w:rsid w:val="0095600E"/>
    <w:rsid w:val="00956193"/>
    <w:rsid w:val="00956490"/>
    <w:rsid w:val="0095698D"/>
    <w:rsid w:val="00957120"/>
    <w:rsid w:val="0095783F"/>
    <w:rsid w:val="0095798C"/>
    <w:rsid w:val="00957A41"/>
    <w:rsid w:val="00957E3B"/>
    <w:rsid w:val="00957E7C"/>
    <w:rsid w:val="0096049F"/>
    <w:rsid w:val="0096082A"/>
    <w:rsid w:val="009609C0"/>
    <w:rsid w:val="00960AF7"/>
    <w:rsid w:val="00960B69"/>
    <w:rsid w:val="00960C78"/>
    <w:rsid w:val="00961641"/>
    <w:rsid w:val="009619B1"/>
    <w:rsid w:val="00961A28"/>
    <w:rsid w:val="00961AF0"/>
    <w:rsid w:val="00961D52"/>
    <w:rsid w:val="00961E81"/>
    <w:rsid w:val="009627D8"/>
    <w:rsid w:val="00962C39"/>
    <w:rsid w:val="00962FEC"/>
    <w:rsid w:val="009631E7"/>
    <w:rsid w:val="00963961"/>
    <w:rsid w:val="00963977"/>
    <w:rsid w:val="00963C82"/>
    <w:rsid w:val="00963DA2"/>
    <w:rsid w:val="00963E9C"/>
    <w:rsid w:val="00964017"/>
    <w:rsid w:val="00964030"/>
    <w:rsid w:val="0096431C"/>
    <w:rsid w:val="00964414"/>
    <w:rsid w:val="009645D8"/>
    <w:rsid w:val="00964743"/>
    <w:rsid w:val="00964B6A"/>
    <w:rsid w:val="00964E08"/>
    <w:rsid w:val="00965AC7"/>
    <w:rsid w:val="00965CCC"/>
    <w:rsid w:val="00965E5B"/>
    <w:rsid w:val="00966166"/>
    <w:rsid w:val="009662A9"/>
    <w:rsid w:val="0096668D"/>
    <w:rsid w:val="0096689D"/>
    <w:rsid w:val="009669CC"/>
    <w:rsid w:val="009669DD"/>
    <w:rsid w:val="00966B7C"/>
    <w:rsid w:val="00966DC3"/>
    <w:rsid w:val="00966E64"/>
    <w:rsid w:val="009671C9"/>
    <w:rsid w:val="009675C4"/>
    <w:rsid w:val="0096769E"/>
    <w:rsid w:val="00970176"/>
    <w:rsid w:val="0097059E"/>
    <w:rsid w:val="00970634"/>
    <w:rsid w:val="00970766"/>
    <w:rsid w:val="00970A62"/>
    <w:rsid w:val="009712CF"/>
    <w:rsid w:val="009715C1"/>
    <w:rsid w:val="0097193E"/>
    <w:rsid w:val="00971A4E"/>
    <w:rsid w:val="00971BB6"/>
    <w:rsid w:val="0097221F"/>
    <w:rsid w:val="0097224F"/>
    <w:rsid w:val="009722D3"/>
    <w:rsid w:val="0097231D"/>
    <w:rsid w:val="0097268E"/>
    <w:rsid w:val="00972D7A"/>
    <w:rsid w:val="00972E50"/>
    <w:rsid w:val="00972E6A"/>
    <w:rsid w:val="00973029"/>
    <w:rsid w:val="00973089"/>
    <w:rsid w:val="009730C5"/>
    <w:rsid w:val="009732A8"/>
    <w:rsid w:val="009734A8"/>
    <w:rsid w:val="00973647"/>
    <w:rsid w:val="00973E30"/>
    <w:rsid w:val="00973ECB"/>
    <w:rsid w:val="0097443D"/>
    <w:rsid w:val="009745F3"/>
    <w:rsid w:val="00974975"/>
    <w:rsid w:val="00974AC9"/>
    <w:rsid w:val="00974BC4"/>
    <w:rsid w:val="00974E7B"/>
    <w:rsid w:val="00974E8C"/>
    <w:rsid w:val="00974F50"/>
    <w:rsid w:val="00975455"/>
    <w:rsid w:val="009756B4"/>
    <w:rsid w:val="00975948"/>
    <w:rsid w:val="00975955"/>
    <w:rsid w:val="00975CCD"/>
    <w:rsid w:val="00976079"/>
    <w:rsid w:val="00976A08"/>
    <w:rsid w:val="00976D1F"/>
    <w:rsid w:val="00976DD8"/>
    <w:rsid w:val="00977689"/>
    <w:rsid w:val="009777B5"/>
    <w:rsid w:val="009779A8"/>
    <w:rsid w:val="00977BB7"/>
    <w:rsid w:val="00977BBA"/>
    <w:rsid w:val="00977C81"/>
    <w:rsid w:val="00977F43"/>
    <w:rsid w:val="009800EB"/>
    <w:rsid w:val="009806FD"/>
    <w:rsid w:val="00980A1D"/>
    <w:rsid w:val="009810A3"/>
    <w:rsid w:val="009811FB"/>
    <w:rsid w:val="00981674"/>
    <w:rsid w:val="0098168F"/>
    <w:rsid w:val="00981786"/>
    <w:rsid w:val="00981CB9"/>
    <w:rsid w:val="00982452"/>
    <w:rsid w:val="00982B29"/>
    <w:rsid w:val="00982D76"/>
    <w:rsid w:val="00982FE2"/>
    <w:rsid w:val="009831D9"/>
    <w:rsid w:val="009835AB"/>
    <w:rsid w:val="009836E8"/>
    <w:rsid w:val="00983722"/>
    <w:rsid w:val="00983782"/>
    <w:rsid w:val="009838A9"/>
    <w:rsid w:val="00983AD9"/>
    <w:rsid w:val="00983B1B"/>
    <w:rsid w:val="00983C25"/>
    <w:rsid w:val="00984850"/>
    <w:rsid w:val="00984A27"/>
    <w:rsid w:val="00984C4C"/>
    <w:rsid w:val="00984EEC"/>
    <w:rsid w:val="00984FBB"/>
    <w:rsid w:val="0098548F"/>
    <w:rsid w:val="00985D30"/>
    <w:rsid w:val="00985DC3"/>
    <w:rsid w:val="0098600D"/>
    <w:rsid w:val="00986037"/>
    <w:rsid w:val="009863FD"/>
    <w:rsid w:val="00986799"/>
    <w:rsid w:val="00986D26"/>
    <w:rsid w:val="00986F22"/>
    <w:rsid w:val="00987454"/>
    <w:rsid w:val="009874D1"/>
    <w:rsid w:val="0098774A"/>
    <w:rsid w:val="0098789F"/>
    <w:rsid w:val="00987B19"/>
    <w:rsid w:val="00987D1C"/>
    <w:rsid w:val="00987FCB"/>
    <w:rsid w:val="00990197"/>
    <w:rsid w:val="009903CB"/>
    <w:rsid w:val="009905D2"/>
    <w:rsid w:val="00990757"/>
    <w:rsid w:val="009907A8"/>
    <w:rsid w:val="00990C19"/>
    <w:rsid w:val="00990EE1"/>
    <w:rsid w:val="009912D6"/>
    <w:rsid w:val="00991305"/>
    <w:rsid w:val="00991D7A"/>
    <w:rsid w:val="00992102"/>
    <w:rsid w:val="00992423"/>
    <w:rsid w:val="0099243C"/>
    <w:rsid w:val="00992C26"/>
    <w:rsid w:val="00992F1B"/>
    <w:rsid w:val="009933A8"/>
    <w:rsid w:val="00994181"/>
    <w:rsid w:val="00994257"/>
    <w:rsid w:val="00994A40"/>
    <w:rsid w:val="009950C0"/>
    <w:rsid w:val="00995141"/>
    <w:rsid w:val="00995679"/>
    <w:rsid w:val="009957A7"/>
    <w:rsid w:val="00995920"/>
    <w:rsid w:val="00995EA3"/>
    <w:rsid w:val="00995FD7"/>
    <w:rsid w:val="0099618C"/>
    <w:rsid w:val="00996345"/>
    <w:rsid w:val="009966F8"/>
    <w:rsid w:val="00996792"/>
    <w:rsid w:val="00996A20"/>
    <w:rsid w:val="00996AB0"/>
    <w:rsid w:val="00996E24"/>
    <w:rsid w:val="009971F1"/>
    <w:rsid w:val="009972FD"/>
    <w:rsid w:val="00997420"/>
    <w:rsid w:val="00997786"/>
    <w:rsid w:val="00997F87"/>
    <w:rsid w:val="009A00AC"/>
    <w:rsid w:val="009A0830"/>
    <w:rsid w:val="009A0CF3"/>
    <w:rsid w:val="009A10B7"/>
    <w:rsid w:val="009A1BDE"/>
    <w:rsid w:val="009A25EF"/>
    <w:rsid w:val="009A2760"/>
    <w:rsid w:val="009A29A5"/>
    <w:rsid w:val="009A2AD3"/>
    <w:rsid w:val="009A329D"/>
    <w:rsid w:val="009A3743"/>
    <w:rsid w:val="009A38E2"/>
    <w:rsid w:val="009A3911"/>
    <w:rsid w:val="009A3BE7"/>
    <w:rsid w:val="009A3F5A"/>
    <w:rsid w:val="009A410D"/>
    <w:rsid w:val="009A43EA"/>
    <w:rsid w:val="009A46F4"/>
    <w:rsid w:val="009A4800"/>
    <w:rsid w:val="009A4874"/>
    <w:rsid w:val="009A4C49"/>
    <w:rsid w:val="009A5920"/>
    <w:rsid w:val="009A5BD5"/>
    <w:rsid w:val="009A62C8"/>
    <w:rsid w:val="009A63D4"/>
    <w:rsid w:val="009A683B"/>
    <w:rsid w:val="009A6D1E"/>
    <w:rsid w:val="009A6E8B"/>
    <w:rsid w:val="009A6FDA"/>
    <w:rsid w:val="009A7564"/>
    <w:rsid w:val="009A7C8A"/>
    <w:rsid w:val="009B02CB"/>
    <w:rsid w:val="009B036A"/>
    <w:rsid w:val="009B074D"/>
    <w:rsid w:val="009B11E7"/>
    <w:rsid w:val="009B1506"/>
    <w:rsid w:val="009B1657"/>
    <w:rsid w:val="009B1F09"/>
    <w:rsid w:val="009B1F6B"/>
    <w:rsid w:val="009B1F7F"/>
    <w:rsid w:val="009B2262"/>
    <w:rsid w:val="009B2711"/>
    <w:rsid w:val="009B2E57"/>
    <w:rsid w:val="009B30E1"/>
    <w:rsid w:val="009B3446"/>
    <w:rsid w:val="009B3886"/>
    <w:rsid w:val="009B38E2"/>
    <w:rsid w:val="009B4984"/>
    <w:rsid w:val="009B4B9F"/>
    <w:rsid w:val="009B4CB7"/>
    <w:rsid w:val="009B52A3"/>
    <w:rsid w:val="009B5647"/>
    <w:rsid w:val="009B5842"/>
    <w:rsid w:val="009B5972"/>
    <w:rsid w:val="009B5C44"/>
    <w:rsid w:val="009B5F07"/>
    <w:rsid w:val="009B5F0A"/>
    <w:rsid w:val="009B69E0"/>
    <w:rsid w:val="009B6D75"/>
    <w:rsid w:val="009B6FCF"/>
    <w:rsid w:val="009B6FD7"/>
    <w:rsid w:val="009B707D"/>
    <w:rsid w:val="009B7561"/>
    <w:rsid w:val="009B75C0"/>
    <w:rsid w:val="009B769C"/>
    <w:rsid w:val="009B79E8"/>
    <w:rsid w:val="009B7D0C"/>
    <w:rsid w:val="009B7F95"/>
    <w:rsid w:val="009C0564"/>
    <w:rsid w:val="009C0C39"/>
    <w:rsid w:val="009C0CD2"/>
    <w:rsid w:val="009C0FB4"/>
    <w:rsid w:val="009C13EE"/>
    <w:rsid w:val="009C1C82"/>
    <w:rsid w:val="009C2C42"/>
    <w:rsid w:val="009C2EF4"/>
    <w:rsid w:val="009C30B9"/>
    <w:rsid w:val="009C30E8"/>
    <w:rsid w:val="009C352F"/>
    <w:rsid w:val="009C37DB"/>
    <w:rsid w:val="009C3B6B"/>
    <w:rsid w:val="009C4294"/>
    <w:rsid w:val="009C4509"/>
    <w:rsid w:val="009C5040"/>
    <w:rsid w:val="009C5659"/>
    <w:rsid w:val="009C56ED"/>
    <w:rsid w:val="009C5999"/>
    <w:rsid w:val="009C59EC"/>
    <w:rsid w:val="009C6678"/>
    <w:rsid w:val="009C74F9"/>
    <w:rsid w:val="009C7516"/>
    <w:rsid w:val="009C7A55"/>
    <w:rsid w:val="009D00FE"/>
    <w:rsid w:val="009D0100"/>
    <w:rsid w:val="009D036C"/>
    <w:rsid w:val="009D0787"/>
    <w:rsid w:val="009D0A33"/>
    <w:rsid w:val="009D1093"/>
    <w:rsid w:val="009D11C6"/>
    <w:rsid w:val="009D1460"/>
    <w:rsid w:val="009D15B1"/>
    <w:rsid w:val="009D1885"/>
    <w:rsid w:val="009D1A15"/>
    <w:rsid w:val="009D1CC6"/>
    <w:rsid w:val="009D1DB1"/>
    <w:rsid w:val="009D1F3A"/>
    <w:rsid w:val="009D20D8"/>
    <w:rsid w:val="009D2411"/>
    <w:rsid w:val="009D2BB2"/>
    <w:rsid w:val="009D311B"/>
    <w:rsid w:val="009D3307"/>
    <w:rsid w:val="009D3CFB"/>
    <w:rsid w:val="009D4326"/>
    <w:rsid w:val="009D45F5"/>
    <w:rsid w:val="009D4747"/>
    <w:rsid w:val="009D4A01"/>
    <w:rsid w:val="009D4ADB"/>
    <w:rsid w:val="009D4B06"/>
    <w:rsid w:val="009D5082"/>
    <w:rsid w:val="009D56FC"/>
    <w:rsid w:val="009D5A88"/>
    <w:rsid w:val="009D5B29"/>
    <w:rsid w:val="009D61C0"/>
    <w:rsid w:val="009D6279"/>
    <w:rsid w:val="009D63A2"/>
    <w:rsid w:val="009D6A9F"/>
    <w:rsid w:val="009D6EAA"/>
    <w:rsid w:val="009D6FD9"/>
    <w:rsid w:val="009D704A"/>
    <w:rsid w:val="009D7579"/>
    <w:rsid w:val="009D77CC"/>
    <w:rsid w:val="009D797A"/>
    <w:rsid w:val="009D7BF5"/>
    <w:rsid w:val="009E003B"/>
    <w:rsid w:val="009E01B1"/>
    <w:rsid w:val="009E03F9"/>
    <w:rsid w:val="009E0479"/>
    <w:rsid w:val="009E05D5"/>
    <w:rsid w:val="009E06A6"/>
    <w:rsid w:val="009E080D"/>
    <w:rsid w:val="009E0E50"/>
    <w:rsid w:val="009E107C"/>
    <w:rsid w:val="009E1AE2"/>
    <w:rsid w:val="009E1DE4"/>
    <w:rsid w:val="009E23A8"/>
    <w:rsid w:val="009E2511"/>
    <w:rsid w:val="009E2628"/>
    <w:rsid w:val="009E2717"/>
    <w:rsid w:val="009E27E9"/>
    <w:rsid w:val="009E3820"/>
    <w:rsid w:val="009E3B7F"/>
    <w:rsid w:val="009E3BED"/>
    <w:rsid w:val="009E46DC"/>
    <w:rsid w:val="009E4C11"/>
    <w:rsid w:val="009E4E1E"/>
    <w:rsid w:val="009E51B4"/>
    <w:rsid w:val="009E539B"/>
    <w:rsid w:val="009E54BF"/>
    <w:rsid w:val="009E58AB"/>
    <w:rsid w:val="009E5C57"/>
    <w:rsid w:val="009E5C66"/>
    <w:rsid w:val="009E6344"/>
    <w:rsid w:val="009E639B"/>
    <w:rsid w:val="009E680D"/>
    <w:rsid w:val="009E6BC2"/>
    <w:rsid w:val="009E6D32"/>
    <w:rsid w:val="009E6F27"/>
    <w:rsid w:val="009E7464"/>
    <w:rsid w:val="009E796B"/>
    <w:rsid w:val="009E7D29"/>
    <w:rsid w:val="009E7D31"/>
    <w:rsid w:val="009E7F4D"/>
    <w:rsid w:val="009F044E"/>
    <w:rsid w:val="009F06A4"/>
    <w:rsid w:val="009F0706"/>
    <w:rsid w:val="009F086E"/>
    <w:rsid w:val="009F17EA"/>
    <w:rsid w:val="009F1A28"/>
    <w:rsid w:val="009F2000"/>
    <w:rsid w:val="009F219B"/>
    <w:rsid w:val="009F27D4"/>
    <w:rsid w:val="009F2FDD"/>
    <w:rsid w:val="009F3292"/>
    <w:rsid w:val="009F3383"/>
    <w:rsid w:val="009F39D7"/>
    <w:rsid w:val="009F424F"/>
    <w:rsid w:val="009F4374"/>
    <w:rsid w:val="009F4492"/>
    <w:rsid w:val="009F4578"/>
    <w:rsid w:val="009F4C5C"/>
    <w:rsid w:val="009F5022"/>
    <w:rsid w:val="009F5386"/>
    <w:rsid w:val="009F558A"/>
    <w:rsid w:val="009F5A10"/>
    <w:rsid w:val="009F5CC7"/>
    <w:rsid w:val="009F5D0C"/>
    <w:rsid w:val="009F5D86"/>
    <w:rsid w:val="009F5DE8"/>
    <w:rsid w:val="009F6012"/>
    <w:rsid w:val="009F6030"/>
    <w:rsid w:val="009F6136"/>
    <w:rsid w:val="009F6852"/>
    <w:rsid w:val="009F6936"/>
    <w:rsid w:val="009F6A6F"/>
    <w:rsid w:val="009F6C62"/>
    <w:rsid w:val="009F6C9D"/>
    <w:rsid w:val="009F6D22"/>
    <w:rsid w:val="009F6E50"/>
    <w:rsid w:val="009F701C"/>
    <w:rsid w:val="009F73F3"/>
    <w:rsid w:val="009F7600"/>
    <w:rsid w:val="009F77ED"/>
    <w:rsid w:val="009F7B51"/>
    <w:rsid w:val="009F7DA1"/>
    <w:rsid w:val="00A00340"/>
    <w:rsid w:val="00A00462"/>
    <w:rsid w:val="00A00BDC"/>
    <w:rsid w:val="00A00C8A"/>
    <w:rsid w:val="00A00D24"/>
    <w:rsid w:val="00A00FED"/>
    <w:rsid w:val="00A01244"/>
    <w:rsid w:val="00A0164E"/>
    <w:rsid w:val="00A0178E"/>
    <w:rsid w:val="00A02153"/>
    <w:rsid w:val="00A0244C"/>
    <w:rsid w:val="00A0263C"/>
    <w:rsid w:val="00A02B15"/>
    <w:rsid w:val="00A02E48"/>
    <w:rsid w:val="00A02ECC"/>
    <w:rsid w:val="00A030B8"/>
    <w:rsid w:val="00A03190"/>
    <w:rsid w:val="00A03436"/>
    <w:rsid w:val="00A03569"/>
    <w:rsid w:val="00A03C74"/>
    <w:rsid w:val="00A04866"/>
    <w:rsid w:val="00A04B94"/>
    <w:rsid w:val="00A04CE8"/>
    <w:rsid w:val="00A057DD"/>
    <w:rsid w:val="00A0618A"/>
    <w:rsid w:val="00A061B8"/>
    <w:rsid w:val="00A062CF"/>
    <w:rsid w:val="00A066E3"/>
    <w:rsid w:val="00A06B7A"/>
    <w:rsid w:val="00A06EC8"/>
    <w:rsid w:val="00A06F95"/>
    <w:rsid w:val="00A0765B"/>
    <w:rsid w:val="00A07A59"/>
    <w:rsid w:val="00A07CC4"/>
    <w:rsid w:val="00A07E86"/>
    <w:rsid w:val="00A102F6"/>
    <w:rsid w:val="00A1061B"/>
    <w:rsid w:val="00A10CE2"/>
    <w:rsid w:val="00A11648"/>
    <w:rsid w:val="00A11A74"/>
    <w:rsid w:val="00A125F9"/>
    <w:rsid w:val="00A1291F"/>
    <w:rsid w:val="00A12E58"/>
    <w:rsid w:val="00A13145"/>
    <w:rsid w:val="00A13544"/>
    <w:rsid w:val="00A136F7"/>
    <w:rsid w:val="00A139AC"/>
    <w:rsid w:val="00A13FF2"/>
    <w:rsid w:val="00A14258"/>
    <w:rsid w:val="00A14268"/>
    <w:rsid w:val="00A14371"/>
    <w:rsid w:val="00A147B8"/>
    <w:rsid w:val="00A14B03"/>
    <w:rsid w:val="00A14EA4"/>
    <w:rsid w:val="00A15030"/>
    <w:rsid w:val="00A15847"/>
    <w:rsid w:val="00A1592B"/>
    <w:rsid w:val="00A15A57"/>
    <w:rsid w:val="00A15C46"/>
    <w:rsid w:val="00A169D1"/>
    <w:rsid w:val="00A16A9F"/>
    <w:rsid w:val="00A173B6"/>
    <w:rsid w:val="00A175AE"/>
    <w:rsid w:val="00A17992"/>
    <w:rsid w:val="00A17BC7"/>
    <w:rsid w:val="00A17CFF"/>
    <w:rsid w:val="00A17FF7"/>
    <w:rsid w:val="00A202BE"/>
    <w:rsid w:val="00A209BF"/>
    <w:rsid w:val="00A209F7"/>
    <w:rsid w:val="00A20F57"/>
    <w:rsid w:val="00A219C8"/>
    <w:rsid w:val="00A21BF6"/>
    <w:rsid w:val="00A21C92"/>
    <w:rsid w:val="00A2229C"/>
    <w:rsid w:val="00A223CF"/>
    <w:rsid w:val="00A228D5"/>
    <w:rsid w:val="00A22AEE"/>
    <w:rsid w:val="00A22C0D"/>
    <w:rsid w:val="00A22F96"/>
    <w:rsid w:val="00A2317A"/>
    <w:rsid w:val="00A234A0"/>
    <w:rsid w:val="00A237CA"/>
    <w:rsid w:val="00A23D0C"/>
    <w:rsid w:val="00A241FD"/>
    <w:rsid w:val="00A24A82"/>
    <w:rsid w:val="00A24B6F"/>
    <w:rsid w:val="00A24E45"/>
    <w:rsid w:val="00A25336"/>
    <w:rsid w:val="00A2597D"/>
    <w:rsid w:val="00A25C3A"/>
    <w:rsid w:val="00A26016"/>
    <w:rsid w:val="00A2622D"/>
    <w:rsid w:val="00A2625B"/>
    <w:rsid w:val="00A26946"/>
    <w:rsid w:val="00A26CFF"/>
    <w:rsid w:val="00A26DAC"/>
    <w:rsid w:val="00A27185"/>
    <w:rsid w:val="00A27592"/>
    <w:rsid w:val="00A27638"/>
    <w:rsid w:val="00A27EC9"/>
    <w:rsid w:val="00A30AB3"/>
    <w:rsid w:val="00A3111F"/>
    <w:rsid w:val="00A31319"/>
    <w:rsid w:val="00A313FF"/>
    <w:rsid w:val="00A3165E"/>
    <w:rsid w:val="00A31AFC"/>
    <w:rsid w:val="00A31C45"/>
    <w:rsid w:val="00A31E1B"/>
    <w:rsid w:val="00A32095"/>
    <w:rsid w:val="00A321EC"/>
    <w:rsid w:val="00A323A1"/>
    <w:rsid w:val="00A3241D"/>
    <w:rsid w:val="00A326B3"/>
    <w:rsid w:val="00A329FB"/>
    <w:rsid w:val="00A32B92"/>
    <w:rsid w:val="00A33197"/>
    <w:rsid w:val="00A332F0"/>
    <w:rsid w:val="00A3338D"/>
    <w:rsid w:val="00A333D6"/>
    <w:rsid w:val="00A33CE4"/>
    <w:rsid w:val="00A34450"/>
    <w:rsid w:val="00A345CC"/>
    <w:rsid w:val="00A348F3"/>
    <w:rsid w:val="00A34B53"/>
    <w:rsid w:val="00A34CFB"/>
    <w:rsid w:val="00A34DC3"/>
    <w:rsid w:val="00A34F3E"/>
    <w:rsid w:val="00A35164"/>
    <w:rsid w:val="00A353C3"/>
    <w:rsid w:val="00A356B7"/>
    <w:rsid w:val="00A35B26"/>
    <w:rsid w:val="00A35ED0"/>
    <w:rsid w:val="00A36544"/>
    <w:rsid w:val="00A3660F"/>
    <w:rsid w:val="00A36771"/>
    <w:rsid w:val="00A36B3C"/>
    <w:rsid w:val="00A37B75"/>
    <w:rsid w:val="00A37F6D"/>
    <w:rsid w:val="00A4004E"/>
    <w:rsid w:val="00A405B4"/>
    <w:rsid w:val="00A408DC"/>
    <w:rsid w:val="00A4090A"/>
    <w:rsid w:val="00A40A92"/>
    <w:rsid w:val="00A40EB0"/>
    <w:rsid w:val="00A411DA"/>
    <w:rsid w:val="00A41348"/>
    <w:rsid w:val="00A417FF"/>
    <w:rsid w:val="00A42277"/>
    <w:rsid w:val="00A422C2"/>
    <w:rsid w:val="00A425D6"/>
    <w:rsid w:val="00A42B92"/>
    <w:rsid w:val="00A42D34"/>
    <w:rsid w:val="00A42E30"/>
    <w:rsid w:val="00A42F53"/>
    <w:rsid w:val="00A42F98"/>
    <w:rsid w:val="00A42FBE"/>
    <w:rsid w:val="00A43216"/>
    <w:rsid w:val="00A43283"/>
    <w:rsid w:val="00A4345F"/>
    <w:rsid w:val="00A436DB"/>
    <w:rsid w:val="00A43855"/>
    <w:rsid w:val="00A43917"/>
    <w:rsid w:val="00A43BC7"/>
    <w:rsid w:val="00A43FA8"/>
    <w:rsid w:val="00A44365"/>
    <w:rsid w:val="00A448A2"/>
    <w:rsid w:val="00A44CEC"/>
    <w:rsid w:val="00A450C9"/>
    <w:rsid w:val="00A45854"/>
    <w:rsid w:val="00A45858"/>
    <w:rsid w:val="00A45DA4"/>
    <w:rsid w:val="00A45ECF"/>
    <w:rsid w:val="00A45F60"/>
    <w:rsid w:val="00A45FFA"/>
    <w:rsid w:val="00A46C03"/>
    <w:rsid w:val="00A46D67"/>
    <w:rsid w:val="00A47344"/>
    <w:rsid w:val="00A47F74"/>
    <w:rsid w:val="00A5066C"/>
    <w:rsid w:val="00A5068F"/>
    <w:rsid w:val="00A508E8"/>
    <w:rsid w:val="00A50A0A"/>
    <w:rsid w:val="00A50A3E"/>
    <w:rsid w:val="00A50C0C"/>
    <w:rsid w:val="00A51172"/>
    <w:rsid w:val="00A51736"/>
    <w:rsid w:val="00A518C2"/>
    <w:rsid w:val="00A51A06"/>
    <w:rsid w:val="00A52011"/>
    <w:rsid w:val="00A52211"/>
    <w:rsid w:val="00A52402"/>
    <w:rsid w:val="00A5268A"/>
    <w:rsid w:val="00A52ACD"/>
    <w:rsid w:val="00A52C0B"/>
    <w:rsid w:val="00A52CE5"/>
    <w:rsid w:val="00A52F7A"/>
    <w:rsid w:val="00A53763"/>
    <w:rsid w:val="00A53A1B"/>
    <w:rsid w:val="00A53B21"/>
    <w:rsid w:val="00A53C3E"/>
    <w:rsid w:val="00A53C63"/>
    <w:rsid w:val="00A544A3"/>
    <w:rsid w:val="00A54634"/>
    <w:rsid w:val="00A5495F"/>
    <w:rsid w:val="00A54DBE"/>
    <w:rsid w:val="00A54E41"/>
    <w:rsid w:val="00A55A84"/>
    <w:rsid w:val="00A56166"/>
    <w:rsid w:val="00A562BD"/>
    <w:rsid w:val="00A564FA"/>
    <w:rsid w:val="00A56681"/>
    <w:rsid w:val="00A5676A"/>
    <w:rsid w:val="00A5684C"/>
    <w:rsid w:val="00A56AD0"/>
    <w:rsid w:val="00A56CFC"/>
    <w:rsid w:val="00A5709E"/>
    <w:rsid w:val="00A5727B"/>
    <w:rsid w:val="00A572D5"/>
    <w:rsid w:val="00A572F0"/>
    <w:rsid w:val="00A573E4"/>
    <w:rsid w:val="00A577F0"/>
    <w:rsid w:val="00A57C38"/>
    <w:rsid w:val="00A6007B"/>
    <w:rsid w:val="00A603A8"/>
    <w:rsid w:val="00A6053E"/>
    <w:rsid w:val="00A609E6"/>
    <w:rsid w:val="00A60DD2"/>
    <w:rsid w:val="00A60E23"/>
    <w:rsid w:val="00A61661"/>
    <w:rsid w:val="00A61947"/>
    <w:rsid w:val="00A6196A"/>
    <w:rsid w:val="00A61E68"/>
    <w:rsid w:val="00A62447"/>
    <w:rsid w:val="00A62AB5"/>
    <w:rsid w:val="00A62C45"/>
    <w:rsid w:val="00A63076"/>
    <w:rsid w:val="00A63156"/>
    <w:rsid w:val="00A63530"/>
    <w:rsid w:val="00A63563"/>
    <w:rsid w:val="00A635A4"/>
    <w:rsid w:val="00A636D7"/>
    <w:rsid w:val="00A637EB"/>
    <w:rsid w:val="00A63C99"/>
    <w:rsid w:val="00A647FB"/>
    <w:rsid w:val="00A649BE"/>
    <w:rsid w:val="00A64AF2"/>
    <w:rsid w:val="00A64B77"/>
    <w:rsid w:val="00A64E56"/>
    <w:rsid w:val="00A64E66"/>
    <w:rsid w:val="00A65253"/>
    <w:rsid w:val="00A65293"/>
    <w:rsid w:val="00A65538"/>
    <w:rsid w:val="00A65943"/>
    <w:rsid w:val="00A65BCB"/>
    <w:rsid w:val="00A663A7"/>
    <w:rsid w:val="00A66550"/>
    <w:rsid w:val="00A66818"/>
    <w:rsid w:val="00A668B3"/>
    <w:rsid w:val="00A67189"/>
    <w:rsid w:val="00A6735B"/>
    <w:rsid w:val="00A678DB"/>
    <w:rsid w:val="00A67912"/>
    <w:rsid w:val="00A67C4F"/>
    <w:rsid w:val="00A67E4C"/>
    <w:rsid w:val="00A67E99"/>
    <w:rsid w:val="00A67FB3"/>
    <w:rsid w:val="00A70167"/>
    <w:rsid w:val="00A70399"/>
    <w:rsid w:val="00A70A87"/>
    <w:rsid w:val="00A70B17"/>
    <w:rsid w:val="00A70C4D"/>
    <w:rsid w:val="00A71107"/>
    <w:rsid w:val="00A7167F"/>
    <w:rsid w:val="00A716BA"/>
    <w:rsid w:val="00A719AC"/>
    <w:rsid w:val="00A71BE6"/>
    <w:rsid w:val="00A72267"/>
    <w:rsid w:val="00A725CD"/>
    <w:rsid w:val="00A72891"/>
    <w:rsid w:val="00A729D8"/>
    <w:rsid w:val="00A72C5F"/>
    <w:rsid w:val="00A735A5"/>
    <w:rsid w:val="00A73B62"/>
    <w:rsid w:val="00A73EB0"/>
    <w:rsid w:val="00A73FD6"/>
    <w:rsid w:val="00A740A8"/>
    <w:rsid w:val="00A743DD"/>
    <w:rsid w:val="00A74456"/>
    <w:rsid w:val="00A744A6"/>
    <w:rsid w:val="00A745A4"/>
    <w:rsid w:val="00A74E7C"/>
    <w:rsid w:val="00A74FBB"/>
    <w:rsid w:val="00A7500C"/>
    <w:rsid w:val="00A7524A"/>
    <w:rsid w:val="00A75C1C"/>
    <w:rsid w:val="00A762DB"/>
    <w:rsid w:val="00A76574"/>
    <w:rsid w:val="00A766F9"/>
    <w:rsid w:val="00A769AC"/>
    <w:rsid w:val="00A76AB7"/>
    <w:rsid w:val="00A76CA1"/>
    <w:rsid w:val="00A76E96"/>
    <w:rsid w:val="00A76EA5"/>
    <w:rsid w:val="00A770AE"/>
    <w:rsid w:val="00A77317"/>
    <w:rsid w:val="00A77619"/>
    <w:rsid w:val="00A77AD8"/>
    <w:rsid w:val="00A77B20"/>
    <w:rsid w:val="00A801B8"/>
    <w:rsid w:val="00A804DE"/>
    <w:rsid w:val="00A8051A"/>
    <w:rsid w:val="00A808D9"/>
    <w:rsid w:val="00A808FD"/>
    <w:rsid w:val="00A80A4A"/>
    <w:rsid w:val="00A81345"/>
    <w:rsid w:val="00A81575"/>
    <w:rsid w:val="00A81886"/>
    <w:rsid w:val="00A81AFF"/>
    <w:rsid w:val="00A8206E"/>
    <w:rsid w:val="00A825EA"/>
    <w:rsid w:val="00A82DF9"/>
    <w:rsid w:val="00A83025"/>
    <w:rsid w:val="00A83493"/>
    <w:rsid w:val="00A8389D"/>
    <w:rsid w:val="00A83C4F"/>
    <w:rsid w:val="00A83EB1"/>
    <w:rsid w:val="00A84362"/>
    <w:rsid w:val="00A844B3"/>
    <w:rsid w:val="00A84B1C"/>
    <w:rsid w:val="00A84B42"/>
    <w:rsid w:val="00A84BDF"/>
    <w:rsid w:val="00A850BB"/>
    <w:rsid w:val="00A85276"/>
    <w:rsid w:val="00A856F6"/>
    <w:rsid w:val="00A85810"/>
    <w:rsid w:val="00A85918"/>
    <w:rsid w:val="00A86153"/>
    <w:rsid w:val="00A862FE"/>
    <w:rsid w:val="00A86687"/>
    <w:rsid w:val="00A868DC"/>
    <w:rsid w:val="00A869BA"/>
    <w:rsid w:val="00A8711B"/>
    <w:rsid w:val="00A87297"/>
    <w:rsid w:val="00A8744C"/>
    <w:rsid w:val="00A8754B"/>
    <w:rsid w:val="00A875FB"/>
    <w:rsid w:val="00A902BD"/>
    <w:rsid w:val="00A903D2"/>
    <w:rsid w:val="00A903DC"/>
    <w:rsid w:val="00A904EE"/>
    <w:rsid w:val="00A90A8C"/>
    <w:rsid w:val="00A90BEF"/>
    <w:rsid w:val="00A91009"/>
    <w:rsid w:val="00A91195"/>
    <w:rsid w:val="00A91561"/>
    <w:rsid w:val="00A91801"/>
    <w:rsid w:val="00A91917"/>
    <w:rsid w:val="00A91EBD"/>
    <w:rsid w:val="00A93A27"/>
    <w:rsid w:val="00A94170"/>
    <w:rsid w:val="00A95660"/>
    <w:rsid w:val="00A95AAC"/>
    <w:rsid w:val="00A9629E"/>
    <w:rsid w:val="00A96583"/>
    <w:rsid w:val="00A966EB"/>
    <w:rsid w:val="00A96865"/>
    <w:rsid w:val="00A96D39"/>
    <w:rsid w:val="00A97544"/>
    <w:rsid w:val="00A97993"/>
    <w:rsid w:val="00A97B91"/>
    <w:rsid w:val="00A97F61"/>
    <w:rsid w:val="00AA00CF"/>
    <w:rsid w:val="00AA0919"/>
    <w:rsid w:val="00AA1019"/>
    <w:rsid w:val="00AA1626"/>
    <w:rsid w:val="00AA17BE"/>
    <w:rsid w:val="00AA17FC"/>
    <w:rsid w:val="00AA29D8"/>
    <w:rsid w:val="00AA2B5F"/>
    <w:rsid w:val="00AA2CF0"/>
    <w:rsid w:val="00AA31F0"/>
    <w:rsid w:val="00AA32A4"/>
    <w:rsid w:val="00AA3C2F"/>
    <w:rsid w:val="00AA3F56"/>
    <w:rsid w:val="00AA43F4"/>
    <w:rsid w:val="00AA4BE2"/>
    <w:rsid w:val="00AA4F98"/>
    <w:rsid w:val="00AA5198"/>
    <w:rsid w:val="00AA52D4"/>
    <w:rsid w:val="00AA54D7"/>
    <w:rsid w:val="00AA55B7"/>
    <w:rsid w:val="00AA5CD0"/>
    <w:rsid w:val="00AA61BF"/>
    <w:rsid w:val="00AA634A"/>
    <w:rsid w:val="00AA6450"/>
    <w:rsid w:val="00AA67D0"/>
    <w:rsid w:val="00AA68BC"/>
    <w:rsid w:val="00AA6B84"/>
    <w:rsid w:val="00AA7343"/>
    <w:rsid w:val="00AA738D"/>
    <w:rsid w:val="00AA7502"/>
    <w:rsid w:val="00AA7780"/>
    <w:rsid w:val="00AB01C3"/>
    <w:rsid w:val="00AB03E6"/>
    <w:rsid w:val="00AB0E31"/>
    <w:rsid w:val="00AB114E"/>
    <w:rsid w:val="00AB11CE"/>
    <w:rsid w:val="00AB1781"/>
    <w:rsid w:val="00AB23EA"/>
    <w:rsid w:val="00AB265E"/>
    <w:rsid w:val="00AB2875"/>
    <w:rsid w:val="00AB2902"/>
    <w:rsid w:val="00AB2A0D"/>
    <w:rsid w:val="00AB2EBB"/>
    <w:rsid w:val="00AB2F51"/>
    <w:rsid w:val="00AB3012"/>
    <w:rsid w:val="00AB35AC"/>
    <w:rsid w:val="00AB39BB"/>
    <w:rsid w:val="00AB3A48"/>
    <w:rsid w:val="00AB3B46"/>
    <w:rsid w:val="00AB3E2F"/>
    <w:rsid w:val="00AB4086"/>
    <w:rsid w:val="00AB42BB"/>
    <w:rsid w:val="00AB44D0"/>
    <w:rsid w:val="00AB45C1"/>
    <w:rsid w:val="00AB488D"/>
    <w:rsid w:val="00AB4B5A"/>
    <w:rsid w:val="00AB4BF0"/>
    <w:rsid w:val="00AB51B0"/>
    <w:rsid w:val="00AB5A29"/>
    <w:rsid w:val="00AB60E3"/>
    <w:rsid w:val="00AB65E6"/>
    <w:rsid w:val="00AB6697"/>
    <w:rsid w:val="00AB767A"/>
    <w:rsid w:val="00AB77D7"/>
    <w:rsid w:val="00AB7943"/>
    <w:rsid w:val="00AB79BD"/>
    <w:rsid w:val="00AB7AFF"/>
    <w:rsid w:val="00AC02D8"/>
    <w:rsid w:val="00AC04B4"/>
    <w:rsid w:val="00AC09A8"/>
    <w:rsid w:val="00AC113C"/>
    <w:rsid w:val="00AC13C5"/>
    <w:rsid w:val="00AC15D8"/>
    <w:rsid w:val="00AC16FD"/>
    <w:rsid w:val="00AC1D4D"/>
    <w:rsid w:val="00AC1E6A"/>
    <w:rsid w:val="00AC2031"/>
    <w:rsid w:val="00AC2232"/>
    <w:rsid w:val="00AC245C"/>
    <w:rsid w:val="00AC2CE1"/>
    <w:rsid w:val="00AC3088"/>
    <w:rsid w:val="00AC33AE"/>
    <w:rsid w:val="00AC34BF"/>
    <w:rsid w:val="00AC35C4"/>
    <w:rsid w:val="00AC3D19"/>
    <w:rsid w:val="00AC3D4D"/>
    <w:rsid w:val="00AC3DDE"/>
    <w:rsid w:val="00AC3FC6"/>
    <w:rsid w:val="00AC4561"/>
    <w:rsid w:val="00AC51ED"/>
    <w:rsid w:val="00AC541E"/>
    <w:rsid w:val="00AC5BFF"/>
    <w:rsid w:val="00AC5DDE"/>
    <w:rsid w:val="00AC601A"/>
    <w:rsid w:val="00AC6851"/>
    <w:rsid w:val="00AC6D8E"/>
    <w:rsid w:val="00AC6D8F"/>
    <w:rsid w:val="00AC6FA6"/>
    <w:rsid w:val="00AC705D"/>
    <w:rsid w:val="00AC731D"/>
    <w:rsid w:val="00AC748E"/>
    <w:rsid w:val="00AD0B26"/>
    <w:rsid w:val="00AD0E59"/>
    <w:rsid w:val="00AD0F1E"/>
    <w:rsid w:val="00AD10EE"/>
    <w:rsid w:val="00AD1446"/>
    <w:rsid w:val="00AD1B8F"/>
    <w:rsid w:val="00AD1F9D"/>
    <w:rsid w:val="00AD1F9F"/>
    <w:rsid w:val="00AD2060"/>
    <w:rsid w:val="00AD2A04"/>
    <w:rsid w:val="00AD3058"/>
    <w:rsid w:val="00AD30B7"/>
    <w:rsid w:val="00AD31EF"/>
    <w:rsid w:val="00AD35F5"/>
    <w:rsid w:val="00AD3CC0"/>
    <w:rsid w:val="00AD3F7B"/>
    <w:rsid w:val="00AD401D"/>
    <w:rsid w:val="00AD4119"/>
    <w:rsid w:val="00AD457D"/>
    <w:rsid w:val="00AD4C23"/>
    <w:rsid w:val="00AD4C98"/>
    <w:rsid w:val="00AD55E9"/>
    <w:rsid w:val="00AD5898"/>
    <w:rsid w:val="00AD59E2"/>
    <w:rsid w:val="00AD6C09"/>
    <w:rsid w:val="00AD6ECA"/>
    <w:rsid w:val="00AD729A"/>
    <w:rsid w:val="00AD7544"/>
    <w:rsid w:val="00AD7A9E"/>
    <w:rsid w:val="00AD7F4B"/>
    <w:rsid w:val="00AE0289"/>
    <w:rsid w:val="00AE09A8"/>
    <w:rsid w:val="00AE138E"/>
    <w:rsid w:val="00AE151E"/>
    <w:rsid w:val="00AE17CB"/>
    <w:rsid w:val="00AE181C"/>
    <w:rsid w:val="00AE1827"/>
    <w:rsid w:val="00AE19E3"/>
    <w:rsid w:val="00AE226F"/>
    <w:rsid w:val="00AE2340"/>
    <w:rsid w:val="00AE2471"/>
    <w:rsid w:val="00AE292D"/>
    <w:rsid w:val="00AE29F0"/>
    <w:rsid w:val="00AE2C5C"/>
    <w:rsid w:val="00AE3513"/>
    <w:rsid w:val="00AE36B0"/>
    <w:rsid w:val="00AE3CA2"/>
    <w:rsid w:val="00AE3CE8"/>
    <w:rsid w:val="00AE3E2C"/>
    <w:rsid w:val="00AE3F0A"/>
    <w:rsid w:val="00AE405F"/>
    <w:rsid w:val="00AE40FD"/>
    <w:rsid w:val="00AE4292"/>
    <w:rsid w:val="00AE45E7"/>
    <w:rsid w:val="00AE4660"/>
    <w:rsid w:val="00AE49BB"/>
    <w:rsid w:val="00AE49E6"/>
    <w:rsid w:val="00AE4C84"/>
    <w:rsid w:val="00AE4D9F"/>
    <w:rsid w:val="00AE4F0B"/>
    <w:rsid w:val="00AE5046"/>
    <w:rsid w:val="00AE53A8"/>
    <w:rsid w:val="00AE5571"/>
    <w:rsid w:val="00AE5F06"/>
    <w:rsid w:val="00AE67CF"/>
    <w:rsid w:val="00AE6B54"/>
    <w:rsid w:val="00AE70A4"/>
    <w:rsid w:val="00AE7163"/>
    <w:rsid w:val="00AE71AD"/>
    <w:rsid w:val="00AE72DB"/>
    <w:rsid w:val="00AE79E2"/>
    <w:rsid w:val="00AF04D8"/>
    <w:rsid w:val="00AF05B3"/>
    <w:rsid w:val="00AF0E2A"/>
    <w:rsid w:val="00AF1275"/>
    <w:rsid w:val="00AF14C9"/>
    <w:rsid w:val="00AF1E0E"/>
    <w:rsid w:val="00AF21A3"/>
    <w:rsid w:val="00AF2C06"/>
    <w:rsid w:val="00AF2E2C"/>
    <w:rsid w:val="00AF2FDD"/>
    <w:rsid w:val="00AF33CD"/>
    <w:rsid w:val="00AF3B72"/>
    <w:rsid w:val="00AF3D44"/>
    <w:rsid w:val="00AF4204"/>
    <w:rsid w:val="00AF441F"/>
    <w:rsid w:val="00AF4D40"/>
    <w:rsid w:val="00AF4E45"/>
    <w:rsid w:val="00AF5119"/>
    <w:rsid w:val="00AF5383"/>
    <w:rsid w:val="00AF568D"/>
    <w:rsid w:val="00AF5BF8"/>
    <w:rsid w:val="00AF5F83"/>
    <w:rsid w:val="00AF5FCE"/>
    <w:rsid w:val="00AF61DF"/>
    <w:rsid w:val="00AF6470"/>
    <w:rsid w:val="00AF679B"/>
    <w:rsid w:val="00AF689E"/>
    <w:rsid w:val="00AF6CA5"/>
    <w:rsid w:val="00AF6D52"/>
    <w:rsid w:val="00AF73E0"/>
    <w:rsid w:val="00AF7B47"/>
    <w:rsid w:val="00B002AB"/>
    <w:rsid w:val="00B0060C"/>
    <w:rsid w:val="00B00D58"/>
    <w:rsid w:val="00B01163"/>
    <w:rsid w:val="00B01478"/>
    <w:rsid w:val="00B0158A"/>
    <w:rsid w:val="00B01BA5"/>
    <w:rsid w:val="00B01C79"/>
    <w:rsid w:val="00B01EC3"/>
    <w:rsid w:val="00B02155"/>
    <w:rsid w:val="00B023FE"/>
    <w:rsid w:val="00B024E4"/>
    <w:rsid w:val="00B024FA"/>
    <w:rsid w:val="00B025AF"/>
    <w:rsid w:val="00B025D6"/>
    <w:rsid w:val="00B02F3D"/>
    <w:rsid w:val="00B02F76"/>
    <w:rsid w:val="00B033EF"/>
    <w:rsid w:val="00B037A1"/>
    <w:rsid w:val="00B038D0"/>
    <w:rsid w:val="00B0394C"/>
    <w:rsid w:val="00B03A4D"/>
    <w:rsid w:val="00B04989"/>
    <w:rsid w:val="00B04CD9"/>
    <w:rsid w:val="00B04E0A"/>
    <w:rsid w:val="00B04FB1"/>
    <w:rsid w:val="00B051B3"/>
    <w:rsid w:val="00B0579B"/>
    <w:rsid w:val="00B05889"/>
    <w:rsid w:val="00B05F3E"/>
    <w:rsid w:val="00B0602D"/>
    <w:rsid w:val="00B061E5"/>
    <w:rsid w:val="00B068EB"/>
    <w:rsid w:val="00B06952"/>
    <w:rsid w:val="00B06B1B"/>
    <w:rsid w:val="00B06C21"/>
    <w:rsid w:val="00B072A1"/>
    <w:rsid w:val="00B07382"/>
    <w:rsid w:val="00B075F9"/>
    <w:rsid w:val="00B07C3B"/>
    <w:rsid w:val="00B07D22"/>
    <w:rsid w:val="00B10317"/>
    <w:rsid w:val="00B10BC2"/>
    <w:rsid w:val="00B10E79"/>
    <w:rsid w:val="00B10E7D"/>
    <w:rsid w:val="00B11839"/>
    <w:rsid w:val="00B11941"/>
    <w:rsid w:val="00B11A72"/>
    <w:rsid w:val="00B11CD0"/>
    <w:rsid w:val="00B11E79"/>
    <w:rsid w:val="00B12385"/>
    <w:rsid w:val="00B12459"/>
    <w:rsid w:val="00B12E64"/>
    <w:rsid w:val="00B12EB0"/>
    <w:rsid w:val="00B12EF2"/>
    <w:rsid w:val="00B13AB6"/>
    <w:rsid w:val="00B13B0C"/>
    <w:rsid w:val="00B13B43"/>
    <w:rsid w:val="00B140C8"/>
    <w:rsid w:val="00B141EB"/>
    <w:rsid w:val="00B14920"/>
    <w:rsid w:val="00B14E27"/>
    <w:rsid w:val="00B14FF2"/>
    <w:rsid w:val="00B15193"/>
    <w:rsid w:val="00B1532E"/>
    <w:rsid w:val="00B15410"/>
    <w:rsid w:val="00B15A2A"/>
    <w:rsid w:val="00B15DC2"/>
    <w:rsid w:val="00B161AA"/>
    <w:rsid w:val="00B16370"/>
    <w:rsid w:val="00B16385"/>
    <w:rsid w:val="00B16668"/>
    <w:rsid w:val="00B16B16"/>
    <w:rsid w:val="00B16C68"/>
    <w:rsid w:val="00B16E7A"/>
    <w:rsid w:val="00B1704C"/>
    <w:rsid w:val="00B17206"/>
    <w:rsid w:val="00B1751F"/>
    <w:rsid w:val="00B177AC"/>
    <w:rsid w:val="00B1795A"/>
    <w:rsid w:val="00B17AF7"/>
    <w:rsid w:val="00B17BC4"/>
    <w:rsid w:val="00B17DDD"/>
    <w:rsid w:val="00B2064E"/>
    <w:rsid w:val="00B206AE"/>
    <w:rsid w:val="00B20940"/>
    <w:rsid w:val="00B21062"/>
    <w:rsid w:val="00B216D3"/>
    <w:rsid w:val="00B216D6"/>
    <w:rsid w:val="00B219B1"/>
    <w:rsid w:val="00B219BE"/>
    <w:rsid w:val="00B219BF"/>
    <w:rsid w:val="00B21C91"/>
    <w:rsid w:val="00B21D39"/>
    <w:rsid w:val="00B21DD0"/>
    <w:rsid w:val="00B22132"/>
    <w:rsid w:val="00B2257A"/>
    <w:rsid w:val="00B225D5"/>
    <w:rsid w:val="00B22649"/>
    <w:rsid w:val="00B22F59"/>
    <w:rsid w:val="00B23204"/>
    <w:rsid w:val="00B232CC"/>
    <w:rsid w:val="00B232EC"/>
    <w:rsid w:val="00B23884"/>
    <w:rsid w:val="00B23F4D"/>
    <w:rsid w:val="00B2455D"/>
    <w:rsid w:val="00B2483F"/>
    <w:rsid w:val="00B24CC4"/>
    <w:rsid w:val="00B2545E"/>
    <w:rsid w:val="00B25C42"/>
    <w:rsid w:val="00B25D04"/>
    <w:rsid w:val="00B26098"/>
    <w:rsid w:val="00B26207"/>
    <w:rsid w:val="00B2680F"/>
    <w:rsid w:val="00B26A91"/>
    <w:rsid w:val="00B26AF7"/>
    <w:rsid w:val="00B26B0F"/>
    <w:rsid w:val="00B26D08"/>
    <w:rsid w:val="00B26D28"/>
    <w:rsid w:val="00B26D5F"/>
    <w:rsid w:val="00B26E1E"/>
    <w:rsid w:val="00B270C7"/>
    <w:rsid w:val="00B273E6"/>
    <w:rsid w:val="00B2750B"/>
    <w:rsid w:val="00B27761"/>
    <w:rsid w:val="00B27C02"/>
    <w:rsid w:val="00B3037C"/>
    <w:rsid w:val="00B30893"/>
    <w:rsid w:val="00B30E0B"/>
    <w:rsid w:val="00B30E84"/>
    <w:rsid w:val="00B311C1"/>
    <w:rsid w:val="00B31682"/>
    <w:rsid w:val="00B31990"/>
    <w:rsid w:val="00B3199D"/>
    <w:rsid w:val="00B319F3"/>
    <w:rsid w:val="00B32060"/>
    <w:rsid w:val="00B320FF"/>
    <w:rsid w:val="00B3220F"/>
    <w:rsid w:val="00B323C6"/>
    <w:rsid w:val="00B32516"/>
    <w:rsid w:val="00B33643"/>
    <w:rsid w:val="00B33F5E"/>
    <w:rsid w:val="00B33F76"/>
    <w:rsid w:val="00B34085"/>
    <w:rsid w:val="00B344A6"/>
    <w:rsid w:val="00B34957"/>
    <w:rsid w:val="00B34B23"/>
    <w:rsid w:val="00B34BA0"/>
    <w:rsid w:val="00B353C8"/>
    <w:rsid w:val="00B35499"/>
    <w:rsid w:val="00B35715"/>
    <w:rsid w:val="00B35B81"/>
    <w:rsid w:val="00B35D00"/>
    <w:rsid w:val="00B360CB"/>
    <w:rsid w:val="00B36352"/>
    <w:rsid w:val="00B367DE"/>
    <w:rsid w:val="00B368BC"/>
    <w:rsid w:val="00B36B89"/>
    <w:rsid w:val="00B36E65"/>
    <w:rsid w:val="00B36F73"/>
    <w:rsid w:val="00B3778B"/>
    <w:rsid w:val="00B4009E"/>
    <w:rsid w:val="00B403E8"/>
    <w:rsid w:val="00B4096C"/>
    <w:rsid w:val="00B40ABC"/>
    <w:rsid w:val="00B41F34"/>
    <w:rsid w:val="00B421F3"/>
    <w:rsid w:val="00B4291C"/>
    <w:rsid w:val="00B42A1F"/>
    <w:rsid w:val="00B43079"/>
    <w:rsid w:val="00B4334F"/>
    <w:rsid w:val="00B436B5"/>
    <w:rsid w:val="00B43EFF"/>
    <w:rsid w:val="00B4453C"/>
    <w:rsid w:val="00B445E1"/>
    <w:rsid w:val="00B44A0F"/>
    <w:rsid w:val="00B44E0E"/>
    <w:rsid w:val="00B45962"/>
    <w:rsid w:val="00B460A9"/>
    <w:rsid w:val="00B463F0"/>
    <w:rsid w:val="00B46759"/>
    <w:rsid w:val="00B46CCE"/>
    <w:rsid w:val="00B473FB"/>
    <w:rsid w:val="00B47FC3"/>
    <w:rsid w:val="00B50026"/>
    <w:rsid w:val="00B50333"/>
    <w:rsid w:val="00B504B6"/>
    <w:rsid w:val="00B5092A"/>
    <w:rsid w:val="00B50B07"/>
    <w:rsid w:val="00B50B1F"/>
    <w:rsid w:val="00B50BDA"/>
    <w:rsid w:val="00B50FD4"/>
    <w:rsid w:val="00B51263"/>
    <w:rsid w:val="00B512AC"/>
    <w:rsid w:val="00B515E6"/>
    <w:rsid w:val="00B51695"/>
    <w:rsid w:val="00B516F1"/>
    <w:rsid w:val="00B517F1"/>
    <w:rsid w:val="00B51A42"/>
    <w:rsid w:val="00B51CA0"/>
    <w:rsid w:val="00B520DF"/>
    <w:rsid w:val="00B5226D"/>
    <w:rsid w:val="00B52627"/>
    <w:rsid w:val="00B52744"/>
    <w:rsid w:val="00B52A1C"/>
    <w:rsid w:val="00B52EB8"/>
    <w:rsid w:val="00B53A51"/>
    <w:rsid w:val="00B53B48"/>
    <w:rsid w:val="00B5408E"/>
    <w:rsid w:val="00B54105"/>
    <w:rsid w:val="00B5456A"/>
    <w:rsid w:val="00B54736"/>
    <w:rsid w:val="00B54A75"/>
    <w:rsid w:val="00B54B71"/>
    <w:rsid w:val="00B54D29"/>
    <w:rsid w:val="00B54F2C"/>
    <w:rsid w:val="00B5501D"/>
    <w:rsid w:val="00B5604A"/>
    <w:rsid w:val="00B56391"/>
    <w:rsid w:val="00B56513"/>
    <w:rsid w:val="00B5652B"/>
    <w:rsid w:val="00B56569"/>
    <w:rsid w:val="00B56684"/>
    <w:rsid w:val="00B5672D"/>
    <w:rsid w:val="00B5686A"/>
    <w:rsid w:val="00B57517"/>
    <w:rsid w:val="00B57748"/>
    <w:rsid w:val="00B57BEB"/>
    <w:rsid w:val="00B6053B"/>
    <w:rsid w:val="00B60FF8"/>
    <w:rsid w:val="00B614A1"/>
    <w:rsid w:val="00B6194C"/>
    <w:rsid w:val="00B61E58"/>
    <w:rsid w:val="00B6246A"/>
    <w:rsid w:val="00B62867"/>
    <w:rsid w:val="00B62D2F"/>
    <w:rsid w:val="00B63586"/>
    <w:rsid w:val="00B63849"/>
    <w:rsid w:val="00B63E90"/>
    <w:rsid w:val="00B643D4"/>
    <w:rsid w:val="00B6445A"/>
    <w:rsid w:val="00B64686"/>
    <w:rsid w:val="00B64DC1"/>
    <w:rsid w:val="00B64EBA"/>
    <w:rsid w:val="00B65412"/>
    <w:rsid w:val="00B6549C"/>
    <w:rsid w:val="00B6564B"/>
    <w:rsid w:val="00B65686"/>
    <w:rsid w:val="00B65A42"/>
    <w:rsid w:val="00B65A56"/>
    <w:rsid w:val="00B65A76"/>
    <w:rsid w:val="00B65B0E"/>
    <w:rsid w:val="00B65B3E"/>
    <w:rsid w:val="00B66041"/>
    <w:rsid w:val="00B6674B"/>
    <w:rsid w:val="00B668AF"/>
    <w:rsid w:val="00B66963"/>
    <w:rsid w:val="00B66CCB"/>
    <w:rsid w:val="00B66E9D"/>
    <w:rsid w:val="00B671D6"/>
    <w:rsid w:val="00B67799"/>
    <w:rsid w:val="00B679EC"/>
    <w:rsid w:val="00B67EFB"/>
    <w:rsid w:val="00B67FFB"/>
    <w:rsid w:val="00B707DE"/>
    <w:rsid w:val="00B70DF3"/>
    <w:rsid w:val="00B7106C"/>
    <w:rsid w:val="00B712B2"/>
    <w:rsid w:val="00B717DC"/>
    <w:rsid w:val="00B7199B"/>
    <w:rsid w:val="00B71F59"/>
    <w:rsid w:val="00B72754"/>
    <w:rsid w:val="00B72A25"/>
    <w:rsid w:val="00B72A56"/>
    <w:rsid w:val="00B72CE5"/>
    <w:rsid w:val="00B731A4"/>
    <w:rsid w:val="00B737DA"/>
    <w:rsid w:val="00B738BA"/>
    <w:rsid w:val="00B73D2E"/>
    <w:rsid w:val="00B753A6"/>
    <w:rsid w:val="00B753BA"/>
    <w:rsid w:val="00B75434"/>
    <w:rsid w:val="00B7579D"/>
    <w:rsid w:val="00B759C8"/>
    <w:rsid w:val="00B75AF6"/>
    <w:rsid w:val="00B75D2B"/>
    <w:rsid w:val="00B75D2C"/>
    <w:rsid w:val="00B7613C"/>
    <w:rsid w:val="00B761FE"/>
    <w:rsid w:val="00B76245"/>
    <w:rsid w:val="00B76410"/>
    <w:rsid w:val="00B76D40"/>
    <w:rsid w:val="00B77616"/>
    <w:rsid w:val="00B7790C"/>
    <w:rsid w:val="00B77D80"/>
    <w:rsid w:val="00B801A5"/>
    <w:rsid w:val="00B8069B"/>
    <w:rsid w:val="00B807AA"/>
    <w:rsid w:val="00B80843"/>
    <w:rsid w:val="00B80963"/>
    <w:rsid w:val="00B80B4E"/>
    <w:rsid w:val="00B80D1E"/>
    <w:rsid w:val="00B80DDA"/>
    <w:rsid w:val="00B81263"/>
    <w:rsid w:val="00B81281"/>
    <w:rsid w:val="00B816BB"/>
    <w:rsid w:val="00B81A4A"/>
    <w:rsid w:val="00B81C9B"/>
    <w:rsid w:val="00B82153"/>
    <w:rsid w:val="00B82624"/>
    <w:rsid w:val="00B82BE9"/>
    <w:rsid w:val="00B82BF0"/>
    <w:rsid w:val="00B82D98"/>
    <w:rsid w:val="00B82EE4"/>
    <w:rsid w:val="00B830E2"/>
    <w:rsid w:val="00B8315D"/>
    <w:rsid w:val="00B8328C"/>
    <w:rsid w:val="00B833B6"/>
    <w:rsid w:val="00B8356C"/>
    <w:rsid w:val="00B83945"/>
    <w:rsid w:val="00B83B71"/>
    <w:rsid w:val="00B83D86"/>
    <w:rsid w:val="00B84519"/>
    <w:rsid w:val="00B845DC"/>
    <w:rsid w:val="00B84990"/>
    <w:rsid w:val="00B84DBA"/>
    <w:rsid w:val="00B8588D"/>
    <w:rsid w:val="00B858EA"/>
    <w:rsid w:val="00B85FF9"/>
    <w:rsid w:val="00B8661B"/>
    <w:rsid w:val="00B87205"/>
    <w:rsid w:val="00B87228"/>
    <w:rsid w:val="00B8735E"/>
    <w:rsid w:val="00B873D6"/>
    <w:rsid w:val="00B878F2"/>
    <w:rsid w:val="00B87A78"/>
    <w:rsid w:val="00B901E8"/>
    <w:rsid w:val="00B904FC"/>
    <w:rsid w:val="00B90541"/>
    <w:rsid w:val="00B90A81"/>
    <w:rsid w:val="00B90D75"/>
    <w:rsid w:val="00B91740"/>
    <w:rsid w:val="00B92092"/>
    <w:rsid w:val="00B922E5"/>
    <w:rsid w:val="00B9251F"/>
    <w:rsid w:val="00B92775"/>
    <w:rsid w:val="00B92BD7"/>
    <w:rsid w:val="00B92F21"/>
    <w:rsid w:val="00B93059"/>
    <w:rsid w:val="00B931A3"/>
    <w:rsid w:val="00B9361B"/>
    <w:rsid w:val="00B93698"/>
    <w:rsid w:val="00B93C3E"/>
    <w:rsid w:val="00B949AC"/>
    <w:rsid w:val="00B94B24"/>
    <w:rsid w:val="00B94E7A"/>
    <w:rsid w:val="00B958D3"/>
    <w:rsid w:val="00B958E2"/>
    <w:rsid w:val="00B95BDC"/>
    <w:rsid w:val="00B95D2C"/>
    <w:rsid w:val="00B95D70"/>
    <w:rsid w:val="00B95E95"/>
    <w:rsid w:val="00B95F2E"/>
    <w:rsid w:val="00B95F73"/>
    <w:rsid w:val="00B960C4"/>
    <w:rsid w:val="00B9624A"/>
    <w:rsid w:val="00B969FC"/>
    <w:rsid w:val="00B96DA0"/>
    <w:rsid w:val="00B96F35"/>
    <w:rsid w:val="00B96F41"/>
    <w:rsid w:val="00B9751E"/>
    <w:rsid w:val="00B975FB"/>
    <w:rsid w:val="00B9776B"/>
    <w:rsid w:val="00B979DC"/>
    <w:rsid w:val="00B97DD3"/>
    <w:rsid w:val="00B97F5E"/>
    <w:rsid w:val="00BA0AE4"/>
    <w:rsid w:val="00BA0F1B"/>
    <w:rsid w:val="00BA1413"/>
    <w:rsid w:val="00BA154B"/>
    <w:rsid w:val="00BA2338"/>
    <w:rsid w:val="00BA2376"/>
    <w:rsid w:val="00BA2CBE"/>
    <w:rsid w:val="00BA36F6"/>
    <w:rsid w:val="00BA39F5"/>
    <w:rsid w:val="00BA3BE4"/>
    <w:rsid w:val="00BA42E9"/>
    <w:rsid w:val="00BA4A54"/>
    <w:rsid w:val="00BA4AD6"/>
    <w:rsid w:val="00BA51D4"/>
    <w:rsid w:val="00BA54EB"/>
    <w:rsid w:val="00BA5622"/>
    <w:rsid w:val="00BA58BC"/>
    <w:rsid w:val="00BA5BB7"/>
    <w:rsid w:val="00BA5D86"/>
    <w:rsid w:val="00BA6082"/>
    <w:rsid w:val="00BA6133"/>
    <w:rsid w:val="00BA63F1"/>
    <w:rsid w:val="00BA68ED"/>
    <w:rsid w:val="00BA6E19"/>
    <w:rsid w:val="00BA702A"/>
    <w:rsid w:val="00BA707D"/>
    <w:rsid w:val="00BA7637"/>
    <w:rsid w:val="00BA76DD"/>
    <w:rsid w:val="00BA79F6"/>
    <w:rsid w:val="00BA7BB0"/>
    <w:rsid w:val="00BA7D62"/>
    <w:rsid w:val="00BA7E25"/>
    <w:rsid w:val="00BB0115"/>
    <w:rsid w:val="00BB0CE4"/>
    <w:rsid w:val="00BB118B"/>
    <w:rsid w:val="00BB11DE"/>
    <w:rsid w:val="00BB1B84"/>
    <w:rsid w:val="00BB1D96"/>
    <w:rsid w:val="00BB207D"/>
    <w:rsid w:val="00BB256D"/>
    <w:rsid w:val="00BB37CC"/>
    <w:rsid w:val="00BB3BFE"/>
    <w:rsid w:val="00BB3DF8"/>
    <w:rsid w:val="00BB3EE1"/>
    <w:rsid w:val="00BB3F9D"/>
    <w:rsid w:val="00BB41F2"/>
    <w:rsid w:val="00BB5071"/>
    <w:rsid w:val="00BB51CA"/>
    <w:rsid w:val="00BB523E"/>
    <w:rsid w:val="00BB5EBB"/>
    <w:rsid w:val="00BB5F4C"/>
    <w:rsid w:val="00BB6462"/>
    <w:rsid w:val="00BB697E"/>
    <w:rsid w:val="00BB6E4A"/>
    <w:rsid w:val="00BB704D"/>
    <w:rsid w:val="00BB7787"/>
    <w:rsid w:val="00BB77FB"/>
    <w:rsid w:val="00BB78C9"/>
    <w:rsid w:val="00BB7B13"/>
    <w:rsid w:val="00BB7C20"/>
    <w:rsid w:val="00BC10AB"/>
    <w:rsid w:val="00BC12EB"/>
    <w:rsid w:val="00BC12F9"/>
    <w:rsid w:val="00BC157A"/>
    <w:rsid w:val="00BC1723"/>
    <w:rsid w:val="00BC18B2"/>
    <w:rsid w:val="00BC1DFF"/>
    <w:rsid w:val="00BC1E74"/>
    <w:rsid w:val="00BC1F64"/>
    <w:rsid w:val="00BC22EB"/>
    <w:rsid w:val="00BC24D8"/>
    <w:rsid w:val="00BC2906"/>
    <w:rsid w:val="00BC32E8"/>
    <w:rsid w:val="00BC33A2"/>
    <w:rsid w:val="00BC34A6"/>
    <w:rsid w:val="00BC3500"/>
    <w:rsid w:val="00BC3596"/>
    <w:rsid w:val="00BC3780"/>
    <w:rsid w:val="00BC37B3"/>
    <w:rsid w:val="00BC37FD"/>
    <w:rsid w:val="00BC3800"/>
    <w:rsid w:val="00BC3978"/>
    <w:rsid w:val="00BC3C38"/>
    <w:rsid w:val="00BC3CBA"/>
    <w:rsid w:val="00BC3EC9"/>
    <w:rsid w:val="00BC479A"/>
    <w:rsid w:val="00BC4A1A"/>
    <w:rsid w:val="00BC4C8B"/>
    <w:rsid w:val="00BC4E12"/>
    <w:rsid w:val="00BC504E"/>
    <w:rsid w:val="00BC51DC"/>
    <w:rsid w:val="00BC52FE"/>
    <w:rsid w:val="00BC5B75"/>
    <w:rsid w:val="00BC601E"/>
    <w:rsid w:val="00BC63D7"/>
    <w:rsid w:val="00BC6612"/>
    <w:rsid w:val="00BC6BB6"/>
    <w:rsid w:val="00BC7185"/>
    <w:rsid w:val="00BC78B5"/>
    <w:rsid w:val="00BC7DE0"/>
    <w:rsid w:val="00BD0169"/>
    <w:rsid w:val="00BD0784"/>
    <w:rsid w:val="00BD09BE"/>
    <w:rsid w:val="00BD12E4"/>
    <w:rsid w:val="00BD14E3"/>
    <w:rsid w:val="00BD1669"/>
    <w:rsid w:val="00BD1D07"/>
    <w:rsid w:val="00BD1E19"/>
    <w:rsid w:val="00BD1EBD"/>
    <w:rsid w:val="00BD1EE1"/>
    <w:rsid w:val="00BD1F86"/>
    <w:rsid w:val="00BD2068"/>
    <w:rsid w:val="00BD2354"/>
    <w:rsid w:val="00BD2509"/>
    <w:rsid w:val="00BD2989"/>
    <w:rsid w:val="00BD319B"/>
    <w:rsid w:val="00BD3235"/>
    <w:rsid w:val="00BD35F6"/>
    <w:rsid w:val="00BD3E19"/>
    <w:rsid w:val="00BD414B"/>
    <w:rsid w:val="00BD4292"/>
    <w:rsid w:val="00BD445E"/>
    <w:rsid w:val="00BD48B7"/>
    <w:rsid w:val="00BD4C08"/>
    <w:rsid w:val="00BD5150"/>
    <w:rsid w:val="00BD57D6"/>
    <w:rsid w:val="00BD583F"/>
    <w:rsid w:val="00BD5C16"/>
    <w:rsid w:val="00BD5EFE"/>
    <w:rsid w:val="00BD6123"/>
    <w:rsid w:val="00BD6389"/>
    <w:rsid w:val="00BD64AD"/>
    <w:rsid w:val="00BD69D2"/>
    <w:rsid w:val="00BD6BA6"/>
    <w:rsid w:val="00BD7009"/>
    <w:rsid w:val="00BD7533"/>
    <w:rsid w:val="00BD76E1"/>
    <w:rsid w:val="00BD7816"/>
    <w:rsid w:val="00BD7B60"/>
    <w:rsid w:val="00BD7C24"/>
    <w:rsid w:val="00BD7D0A"/>
    <w:rsid w:val="00BE006D"/>
    <w:rsid w:val="00BE033D"/>
    <w:rsid w:val="00BE0388"/>
    <w:rsid w:val="00BE03A6"/>
    <w:rsid w:val="00BE03CD"/>
    <w:rsid w:val="00BE07A1"/>
    <w:rsid w:val="00BE08CD"/>
    <w:rsid w:val="00BE0952"/>
    <w:rsid w:val="00BE09C0"/>
    <w:rsid w:val="00BE0CF3"/>
    <w:rsid w:val="00BE121E"/>
    <w:rsid w:val="00BE15CF"/>
    <w:rsid w:val="00BE1642"/>
    <w:rsid w:val="00BE22CA"/>
    <w:rsid w:val="00BE25D9"/>
    <w:rsid w:val="00BE2D41"/>
    <w:rsid w:val="00BE32CB"/>
    <w:rsid w:val="00BE37AF"/>
    <w:rsid w:val="00BE3A8A"/>
    <w:rsid w:val="00BE3F38"/>
    <w:rsid w:val="00BE417B"/>
    <w:rsid w:val="00BE4216"/>
    <w:rsid w:val="00BE4368"/>
    <w:rsid w:val="00BE442F"/>
    <w:rsid w:val="00BE47F4"/>
    <w:rsid w:val="00BE4DC6"/>
    <w:rsid w:val="00BE5074"/>
    <w:rsid w:val="00BE53DF"/>
    <w:rsid w:val="00BE53EA"/>
    <w:rsid w:val="00BE5B22"/>
    <w:rsid w:val="00BE5EFF"/>
    <w:rsid w:val="00BE66FE"/>
    <w:rsid w:val="00BE6C2E"/>
    <w:rsid w:val="00BE6CCA"/>
    <w:rsid w:val="00BE70E4"/>
    <w:rsid w:val="00BE7151"/>
    <w:rsid w:val="00BE72ED"/>
    <w:rsid w:val="00BE7512"/>
    <w:rsid w:val="00BE7E8C"/>
    <w:rsid w:val="00BF0777"/>
    <w:rsid w:val="00BF086E"/>
    <w:rsid w:val="00BF0942"/>
    <w:rsid w:val="00BF0DE8"/>
    <w:rsid w:val="00BF0F84"/>
    <w:rsid w:val="00BF10EE"/>
    <w:rsid w:val="00BF17E4"/>
    <w:rsid w:val="00BF1CF9"/>
    <w:rsid w:val="00BF2110"/>
    <w:rsid w:val="00BF219B"/>
    <w:rsid w:val="00BF2888"/>
    <w:rsid w:val="00BF292E"/>
    <w:rsid w:val="00BF2C0C"/>
    <w:rsid w:val="00BF308C"/>
    <w:rsid w:val="00BF32CE"/>
    <w:rsid w:val="00BF37A2"/>
    <w:rsid w:val="00BF40E3"/>
    <w:rsid w:val="00BF412D"/>
    <w:rsid w:val="00BF42C3"/>
    <w:rsid w:val="00BF4532"/>
    <w:rsid w:val="00BF4B3D"/>
    <w:rsid w:val="00BF4E3F"/>
    <w:rsid w:val="00BF4E80"/>
    <w:rsid w:val="00BF5082"/>
    <w:rsid w:val="00BF5358"/>
    <w:rsid w:val="00BF5383"/>
    <w:rsid w:val="00BF5BAC"/>
    <w:rsid w:val="00BF5C24"/>
    <w:rsid w:val="00BF62A7"/>
    <w:rsid w:val="00BF673E"/>
    <w:rsid w:val="00BF7370"/>
    <w:rsid w:val="00BF747C"/>
    <w:rsid w:val="00BF7992"/>
    <w:rsid w:val="00BF7CF4"/>
    <w:rsid w:val="00BF7F06"/>
    <w:rsid w:val="00C00261"/>
    <w:rsid w:val="00C003F6"/>
    <w:rsid w:val="00C005BA"/>
    <w:rsid w:val="00C0060F"/>
    <w:rsid w:val="00C006CF"/>
    <w:rsid w:val="00C00C95"/>
    <w:rsid w:val="00C00CF3"/>
    <w:rsid w:val="00C00F40"/>
    <w:rsid w:val="00C01413"/>
    <w:rsid w:val="00C0145D"/>
    <w:rsid w:val="00C0181A"/>
    <w:rsid w:val="00C018E7"/>
    <w:rsid w:val="00C01F1A"/>
    <w:rsid w:val="00C02411"/>
    <w:rsid w:val="00C024CF"/>
    <w:rsid w:val="00C0268B"/>
    <w:rsid w:val="00C02756"/>
    <w:rsid w:val="00C0280A"/>
    <w:rsid w:val="00C02864"/>
    <w:rsid w:val="00C02984"/>
    <w:rsid w:val="00C02C2C"/>
    <w:rsid w:val="00C03119"/>
    <w:rsid w:val="00C032AD"/>
    <w:rsid w:val="00C036AC"/>
    <w:rsid w:val="00C03817"/>
    <w:rsid w:val="00C03B09"/>
    <w:rsid w:val="00C0401D"/>
    <w:rsid w:val="00C04A00"/>
    <w:rsid w:val="00C04A7E"/>
    <w:rsid w:val="00C04C62"/>
    <w:rsid w:val="00C04EBA"/>
    <w:rsid w:val="00C0588D"/>
    <w:rsid w:val="00C05D23"/>
    <w:rsid w:val="00C05E75"/>
    <w:rsid w:val="00C061C6"/>
    <w:rsid w:val="00C061C8"/>
    <w:rsid w:val="00C06327"/>
    <w:rsid w:val="00C063F6"/>
    <w:rsid w:val="00C06792"/>
    <w:rsid w:val="00C06973"/>
    <w:rsid w:val="00C06F2F"/>
    <w:rsid w:val="00C071BD"/>
    <w:rsid w:val="00C07208"/>
    <w:rsid w:val="00C07709"/>
    <w:rsid w:val="00C0780C"/>
    <w:rsid w:val="00C07A6F"/>
    <w:rsid w:val="00C07AB8"/>
    <w:rsid w:val="00C07BDD"/>
    <w:rsid w:val="00C07BFA"/>
    <w:rsid w:val="00C10283"/>
    <w:rsid w:val="00C10493"/>
    <w:rsid w:val="00C10502"/>
    <w:rsid w:val="00C10A7E"/>
    <w:rsid w:val="00C115D7"/>
    <w:rsid w:val="00C11D71"/>
    <w:rsid w:val="00C11EE2"/>
    <w:rsid w:val="00C124F6"/>
    <w:rsid w:val="00C12A89"/>
    <w:rsid w:val="00C12C31"/>
    <w:rsid w:val="00C12CCA"/>
    <w:rsid w:val="00C12E16"/>
    <w:rsid w:val="00C13899"/>
    <w:rsid w:val="00C13E59"/>
    <w:rsid w:val="00C143DC"/>
    <w:rsid w:val="00C146C5"/>
    <w:rsid w:val="00C14879"/>
    <w:rsid w:val="00C14B99"/>
    <w:rsid w:val="00C14E67"/>
    <w:rsid w:val="00C14F19"/>
    <w:rsid w:val="00C15489"/>
    <w:rsid w:val="00C15E5A"/>
    <w:rsid w:val="00C15E62"/>
    <w:rsid w:val="00C15F26"/>
    <w:rsid w:val="00C15FA7"/>
    <w:rsid w:val="00C16284"/>
    <w:rsid w:val="00C16A4B"/>
    <w:rsid w:val="00C16D35"/>
    <w:rsid w:val="00C170B2"/>
    <w:rsid w:val="00C1731E"/>
    <w:rsid w:val="00C17629"/>
    <w:rsid w:val="00C178F4"/>
    <w:rsid w:val="00C179C3"/>
    <w:rsid w:val="00C17BC2"/>
    <w:rsid w:val="00C17D57"/>
    <w:rsid w:val="00C20494"/>
    <w:rsid w:val="00C204D2"/>
    <w:rsid w:val="00C205BE"/>
    <w:rsid w:val="00C206B6"/>
    <w:rsid w:val="00C208A5"/>
    <w:rsid w:val="00C20B0A"/>
    <w:rsid w:val="00C20C62"/>
    <w:rsid w:val="00C20C81"/>
    <w:rsid w:val="00C21B22"/>
    <w:rsid w:val="00C21FA9"/>
    <w:rsid w:val="00C2225B"/>
    <w:rsid w:val="00C23184"/>
    <w:rsid w:val="00C23396"/>
    <w:rsid w:val="00C23762"/>
    <w:rsid w:val="00C23888"/>
    <w:rsid w:val="00C23E42"/>
    <w:rsid w:val="00C2403B"/>
    <w:rsid w:val="00C24132"/>
    <w:rsid w:val="00C243D0"/>
    <w:rsid w:val="00C24450"/>
    <w:rsid w:val="00C24F70"/>
    <w:rsid w:val="00C2508D"/>
    <w:rsid w:val="00C250AA"/>
    <w:rsid w:val="00C25C0E"/>
    <w:rsid w:val="00C25D32"/>
    <w:rsid w:val="00C260E6"/>
    <w:rsid w:val="00C268F5"/>
    <w:rsid w:val="00C26A42"/>
    <w:rsid w:val="00C2780B"/>
    <w:rsid w:val="00C27F04"/>
    <w:rsid w:val="00C301F0"/>
    <w:rsid w:val="00C30280"/>
    <w:rsid w:val="00C305BA"/>
    <w:rsid w:val="00C30654"/>
    <w:rsid w:val="00C30A89"/>
    <w:rsid w:val="00C31341"/>
    <w:rsid w:val="00C31433"/>
    <w:rsid w:val="00C322F5"/>
    <w:rsid w:val="00C322FB"/>
    <w:rsid w:val="00C32339"/>
    <w:rsid w:val="00C324BA"/>
    <w:rsid w:val="00C328DD"/>
    <w:rsid w:val="00C32B8E"/>
    <w:rsid w:val="00C32BC2"/>
    <w:rsid w:val="00C3312A"/>
    <w:rsid w:val="00C339C6"/>
    <w:rsid w:val="00C33FC0"/>
    <w:rsid w:val="00C3449B"/>
    <w:rsid w:val="00C34612"/>
    <w:rsid w:val="00C349F9"/>
    <w:rsid w:val="00C34F19"/>
    <w:rsid w:val="00C34F56"/>
    <w:rsid w:val="00C351D6"/>
    <w:rsid w:val="00C35834"/>
    <w:rsid w:val="00C35FB3"/>
    <w:rsid w:val="00C362EB"/>
    <w:rsid w:val="00C36830"/>
    <w:rsid w:val="00C36D66"/>
    <w:rsid w:val="00C3700B"/>
    <w:rsid w:val="00C371FF"/>
    <w:rsid w:val="00C379CE"/>
    <w:rsid w:val="00C37C76"/>
    <w:rsid w:val="00C401CE"/>
    <w:rsid w:val="00C401F1"/>
    <w:rsid w:val="00C4037D"/>
    <w:rsid w:val="00C404DF"/>
    <w:rsid w:val="00C40843"/>
    <w:rsid w:val="00C408F8"/>
    <w:rsid w:val="00C4125B"/>
    <w:rsid w:val="00C418EB"/>
    <w:rsid w:val="00C418F1"/>
    <w:rsid w:val="00C41F2C"/>
    <w:rsid w:val="00C4278B"/>
    <w:rsid w:val="00C42884"/>
    <w:rsid w:val="00C42CF4"/>
    <w:rsid w:val="00C43035"/>
    <w:rsid w:val="00C43236"/>
    <w:rsid w:val="00C4341A"/>
    <w:rsid w:val="00C438D2"/>
    <w:rsid w:val="00C4391F"/>
    <w:rsid w:val="00C43D7E"/>
    <w:rsid w:val="00C43F62"/>
    <w:rsid w:val="00C443E9"/>
    <w:rsid w:val="00C4497C"/>
    <w:rsid w:val="00C44B39"/>
    <w:rsid w:val="00C450CF"/>
    <w:rsid w:val="00C45780"/>
    <w:rsid w:val="00C4581C"/>
    <w:rsid w:val="00C45862"/>
    <w:rsid w:val="00C45A27"/>
    <w:rsid w:val="00C45DEB"/>
    <w:rsid w:val="00C46AA2"/>
    <w:rsid w:val="00C46BF5"/>
    <w:rsid w:val="00C472E7"/>
    <w:rsid w:val="00C47586"/>
    <w:rsid w:val="00C47636"/>
    <w:rsid w:val="00C4784D"/>
    <w:rsid w:val="00C4791C"/>
    <w:rsid w:val="00C47F61"/>
    <w:rsid w:val="00C50217"/>
    <w:rsid w:val="00C50244"/>
    <w:rsid w:val="00C5062E"/>
    <w:rsid w:val="00C507D5"/>
    <w:rsid w:val="00C509D3"/>
    <w:rsid w:val="00C50A42"/>
    <w:rsid w:val="00C5118B"/>
    <w:rsid w:val="00C51197"/>
    <w:rsid w:val="00C51701"/>
    <w:rsid w:val="00C51A68"/>
    <w:rsid w:val="00C51B4F"/>
    <w:rsid w:val="00C51B57"/>
    <w:rsid w:val="00C5246D"/>
    <w:rsid w:val="00C524D6"/>
    <w:rsid w:val="00C52520"/>
    <w:rsid w:val="00C52DC6"/>
    <w:rsid w:val="00C530A0"/>
    <w:rsid w:val="00C533C0"/>
    <w:rsid w:val="00C53C05"/>
    <w:rsid w:val="00C53FA9"/>
    <w:rsid w:val="00C540F9"/>
    <w:rsid w:val="00C54196"/>
    <w:rsid w:val="00C543C8"/>
    <w:rsid w:val="00C54509"/>
    <w:rsid w:val="00C547C0"/>
    <w:rsid w:val="00C547FE"/>
    <w:rsid w:val="00C548FC"/>
    <w:rsid w:val="00C54A2B"/>
    <w:rsid w:val="00C54CDD"/>
    <w:rsid w:val="00C550AC"/>
    <w:rsid w:val="00C5576C"/>
    <w:rsid w:val="00C55E5A"/>
    <w:rsid w:val="00C55EEA"/>
    <w:rsid w:val="00C5602C"/>
    <w:rsid w:val="00C561A0"/>
    <w:rsid w:val="00C56652"/>
    <w:rsid w:val="00C56B12"/>
    <w:rsid w:val="00C56BA7"/>
    <w:rsid w:val="00C56F0D"/>
    <w:rsid w:val="00C57270"/>
    <w:rsid w:val="00C5731C"/>
    <w:rsid w:val="00C579C4"/>
    <w:rsid w:val="00C606CA"/>
    <w:rsid w:val="00C607D5"/>
    <w:rsid w:val="00C60F30"/>
    <w:rsid w:val="00C61072"/>
    <w:rsid w:val="00C61509"/>
    <w:rsid w:val="00C61789"/>
    <w:rsid w:val="00C620B6"/>
    <w:rsid w:val="00C62961"/>
    <w:rsid w:val="00C62B15"/>
    <w:rsid w:val="00C62C4D"/>
    <w:rsid w:val="00C63449"/>
    <w:rsid w:val="00C6352E"/>
    <w:rsid w:val="00C635C7"/>
    <w:rsid w:val="00C6458F"/>
    <w:rsid w:val="00C64A1D"/>
    <w:rsid w:val="00C65082"/>
    <w:rsid w:val="00C6508D"/>
    <w:rsid w:val="00C6576A"/>
    <w:rsid w:val="00C65C9E"/>
    <w:rsid w:val="00C65CAE"/>
    <w:rsid w:val="00C65E12"/>
    <w:rsid w:val="00C65F99"/>
    <w:rsid w:val="00C661C9"/>
    <w:rsid w:val="00C66A51"/>
    <w:rsid w:val="00C66C25"/>
    <w:rsid w:val="00C66E3C"/>
    <w:rsid w:val="00C66E40"/>
    <w:rsid w:val="00C670C1"/>
    <w:rsid w:val="00C672FB"/>
    <w:rsid w:val="00C67641"/>
    <w:rsid w:val="00C70177"/>
    <w:rsid w:val="00C702F4"/>
    <w:rsid w:val="00C705CF"/>
    <w:rsid w:val="00C70739"/>
    <w:rsid w:val="00C70910"/>
    <w:rsid w:val="00C70EDC"/>
    <w:rsid w:val="00C710A7"/>
    <w:rsid w:val="00C7121B"/>
    <w:rsid w:val="00C71456"/>
    <w:rsid w:val="00C7166E"/>
    <w:rsid w:val="00C716D8"/>
    <w:rsid w:val="00C71B12"/>
    <w:rsid w:val="00C7209D"/>
    <w:rsid w:val="00C725B4"/>
    <w:rsid w:val="00C7270F"/>
    <w:rsid w:val="00C72CBD"/>
    <w:rsid w:val="00C7315B"/>
    <w:rsid w:val="00C73847"/>
    <w:rsid w:val="00C73CD9"/>
    <w:rsid w:val="00C74013"/>
    <w:rsid w:val="00C7407C"/>
    <w:rsid w:val="00C74101"/>
    <w:rsid w:val="00C743DF"/>
    <w:rsid w:val="00C74426"/>
    <w:rsid w:val="00C745B7"/>
    <w:rsid w:val="00C747D7"/>
    <w:rsid w:val="00C75233"/>
    <w:rsid w:val="00C7552C"/>
    <w:rsid w:val="00C759F0"/>
    <w:rsid w:val="00C75AE2"/>
    <w:rsid w:val="00C75C9A"/>
    <w:rsid w:val="00C75D34"/>
    <w:rsid w:val="00C76304"/>
    <w:rsid w:val="00C7690D"/>
    <w:rsid w:val="00C76A08"/>
    <w:rsid w:val="00C76AD4"/>
    <w:rsid w:val="00C76F76"/>
    <w:rsid w:val="00C77703"/>
    <w:rsid w:val="00C779ED"/>
    <w:rsid w:val="00C77A00"/>
    <w:rsid w:val="00C77B0E"/>
    <w:rsid w:val="00C800A3"/>
    <w:rsid w:val="00C8029B"/>
    <w:rsid w:val="00C808C0"/>
    <w:rsid w:val="00C809F0"/>
    <w:rsid w:val="00C81129"/>
    <w:rsid w:val="00C812DB"/>
    <w:rsid w:val="00C826D2"/>
    <w:rsid w:val="00C82A17"/>
    <w:rsid w:val="00C83107"/>
    <w:rsid w:val="00C83261"/>
    <w:rsid w:val="00C834A4"/>
    <w:rsid w:val="00C8381C"/>
    <w:rsid w:val="00C83BCB"/>
    <w:rsid w:val="00C83C0C"/>
    <w:rsid w:val="00C83D5D"/>
    <w:rsid w:val="00C840DB"/>
    <w:rsid w:val="00C8413C"/>
    <w:rsid w:val="00C842DD"/>
    <w:rsid w:val="00C8434B"/>
    <w:rsid w:val="00C8445A"/>
    <w:rsid w:val="00C8468C"/>
    <w:rsid w:val="00C84D46"/>
    <w:rsid w:val="00C852B5"/>
    <w:rsid w:val="00C8547A"/>
    <w:rsid w:val="00C85534"/>
    <w:rsid w:val="00C8576A"/>
    <w:rsid w:val="00C85965"/>
    <w:rsid w:val="00C8596E"/>
    <w:rsid w:val="00C86393"/>
    <w:rsid w:val="00C863C6"/>
    <w:rsid w:val="00C86EC7"/>
    <w:rsid w:val="00C86FAA"/>
    <w:rsid w:val="00C870CF"/>
    <w:rsid w:val="00C870D9"/>
    <w:rsid w:val="00C876BF"/>
    <w:rsid w:val="00C879B1"/>
    <w:rsid w:val="00C901A3"/>
    <w:rsid w:val="00C902A2"/>
    <w:rsid w:val="00C9092B"/>
    <w:rsid w:val="00C90B6C"/>
    <w:rsid w:val="00C90C24"/>
    <w:rsid w:val="00C90E0F"/>
    <w:rsid w:val="00C913FE"/>
    <w:rsid w:val="00C9171B"/>
    <w:rsid w:val="00C91952"/>
    <w:rsid w:val="00C91996"/>
    <w:rsid w:val="00C91A77"/>
    <w:rsid w:val="00C91BCD"/>
    <w:rsid w:val="00C921A9"/>
    <w:rsid w:val="00C9256B"/>
    <w:rsid w:val="00C928B7"/>
    <w:rsid w:val="00C929D0"/>
    <w:rsid w:val="00C92BBF"/>
    <w:rsid w:val="00C92E96"/>
    <w:rsid w:val="00C93AC2"/>
    <w:rsid w:val="00C93BEB"/>
    <w:rsid w:val="00C93FFB"/>
    <w:rsid w:val="00C94377"/>
    <w:rsid w:val="00C9446C"/>
    <w:rsid w:val="00C944A7"/>
    <w:rsid w:val="00C9451C"/>
    <w:rsid w:val="00C94634"/>
    <w:rsid w:val="00C9489C"/>
    <w:rsid w:val="00C95008"/>
    <w:rsid w:val="00C9574C"/>
    <w:rsid w:val="00C959D1"/>
    <w:rsid w:val="00C96288"/>
    <w:rsid w:val="00C966AF"/>
    <w:rsid w:val="00C966B5"/>
    <w:rsid w:val="00C96BA8"/>
    <w:rsid w:val="00C96D57"/>
    <w:rsid w:val="00C97322"/>
    <w:rsid w:val="00C9769B"/>
    <w:rsid w:val="00C97B08"/>
    <w:rsid w:val="00C97C2D"/>
    <w:rsid w:val="00C97D59"/>
    <w:rsid w:val="00CA01FB"/>
    <w:rsid w:val="00CA02ED"/>
    <w:rsid w:val="00CA0755"/>
    <w:rsid w:val="00CA08C7"/>
    <w:rsid w:val="00CA0CFE"/>
    <w:rsid w:val="00CA0E6F"/>
    <w:rsid w:val="00CA11BB"/>
    <w:rsid w:val="00CA1A17"/>
    <w:rsid w:val="00CA1B5B"/>
    <w:rsid w:val="00CA2496"/>
    <w:rsid w:val="00CA2603"/>
    <w:rsid w:val="00CA2631"/>
    <w:rsid w:val="00CA3479"/>
    <w:rsid w:val="00CA3810"/>
    <w:rsid w:val="00CA3834"/>
    <w:rsid w:val="00CA3D13"/>
    <w:rsid w:val="00CA3E0A"/>
    <w:rsid w:val="00CA414D"/>
    <w:rsid w:val="00CA426B"/>
    <w:rsid w:val="00CA43E9"/>
    <w:rsid w:val="00CA48AF"/>
    <w:rsid w:val="00CA49B2"/>
    <w:rsid w:val="00CA4E33"/>
    <w:rsid w:val="00CA5493"/>
    <w:rsid w:val="00CA5837"/>
    <w:rsid w:val="00CA58A3"/>
    <w:rsid w:val="00CA5B72"/>
    <w:rsid w:val="00CA5C96"/>
    <w:rsid w:val="00CA5E5A"/>
    <w:rsid w:val="00CA5EDD"/>
    <w:rsid w:val="00CA666C"/>
    <w:rsid w:val="00CA6A04"/>
    <w:rsid w:val="00CA6AB4"/>
    <w:rsid w:val="00CA6DB4"/>
    <w:rsid w:val="00CA71B9"/>
    <w:rsid w:val="00CA723B"/>
    <w:rsid w:val="00CA75B3"/>
    <w:rsid w:val="00CB0257"/>
    <w:rsid w:val="00CB0489"/>
    <w:rsid w:val="00CB04D6"/>
    <w:rsid w:val="00CB09C9"/>
    <w:rsid w:val="00CB0E72"/>
    <w:rsid w:val="00CB14FE"/>
    <w:rsid w:val="00CB1857"/>
    <w:rsid w:val="00CB20AC"/>
    <w:rsid w:val="00CB22EA"/>
    <w:rsid w:val="00CB269A"/>
    <w:rsid w:val="00CB276D"/>
    <w:rsid w:val="00CB28FC"/>
    <w:rsid w:val="00CB2F50"/>
    <w:rsid w:val="00CB30A9"/>
    <w:rsid w:val="00CB30B9"/>
    <w:rsid w:val="00CB317B"/>
    <w:rsid w:val="00CB344E"/>
    <w:rsid w:val="00CB3808"/>
    <w:rsid w:val="00CB3DFF"/>
    <w:rsid w:val="00CB3E76"/>
    <w:rsid w:val="00CB3F34"/>
    <w:rsid w:val="00CB45EE"/>
    <w:rsid w:val="00CB475F"/>
    <w:rsid w:val="00CB47DA"/>
    <w:rsid w:val="00CB4B74"/>
    <w:rsid w:val="00CB4C84"/>
    <w:rsid w:val="00CB5169"/>
    <w:rsid w:val="00CB5254"/>
    <w:rsid w:val="00CB52C6"/>
    <w:rsid w:val="00CB55CF"/>
    <w:rsid w:val="00CB59EF"/>
    <w:rsid w:val="00CB5E0D"/>
    <w:rsid w:val="00CB6276"/>
    <w:rsid w:val="00CB6608"/>
    <w:rsid w:val="00CB6673"/>
    <w:rsid w:val="00CB66DC"/>
    <w:rsid w:val="00CB6C81"/>
    <w:rsid w:val="00CB761C"/>
    <w:rsid w:val="00CB76D2"/>
    <w:rsid w:val="00CB7999"/>
    <w:rsid w:val="00CB7DBB"/>
    <w:rsid w:val="00CB7F40"/>
    <w:rsid w:val="00CC0685"/>
    <w:rsid w:val="00CC0823"/>
    <w:rsid w:val="00CC083E"/>
    <w:rsid w:val="00CC110A"/>
    <w:rsid w:val="00CC12CE"/>
    <w:rsid w:val="00CC159F"/>
    <w:rsid w:val="00CC164C"/>
    <w:rsid w:val="00CC1842"/>
    <w:rsid w:val="00CC1A91"/>
    <w:rsid w:val="00CC1C02"/>
    <w:rsid w:val="00CC2216"/>
    <w:rsid w:val="00CC22ED"/>
    <w:rsid w:val="00CC2EB5"/>
    <w:rsid w:val="00CC2EF2"/>
    <w:rsid w:val="00CC3838"/>
    <w:rsid w:val="00CC38C2"/>
    <w:rsid w:val="00CC3C82"/>
    <w:rsid w:val="00CC3E1E"/>
    <w:rsid w:val="00CC3E29"/>
    <w:rsid w:val="00CC46BE"/>
    <w:rsid w:val="00CC47ED"/>
    <w:rsid w:val="00CC4849"/>
    <w:rsid w:val="00CC4920"/>
    <w:rsid w:val="00CC4A5F"/>
    <w:rsid w:val="00CC4C02"/>
    <w:rsid w:val="00CC4C78"/>
    <w:rsid w:val="00CC4FCD"/>
    <w:rsid w:val="00CC5227"/>
    <w:rsid w:val="00CC55A8"/>
    <w:rsid w:val="00CC55DE"/>
    <w:rsid w:val="00CC5664"/>
    <w:rsid w:val="00CC5743"/>
    <w:rsid w:val="00CC5978"/>
    <w:rsid w:val="00CC5D2F"/>
    <w:rsid w:val="00CC6212"/>
    <w:rsid w:val="00CC67B6"/>
    <w:rsid w:val="00CC67CA"/>
    <w:rsid w:val="00CC68C4"/>
    <w:rsid w:val="00CC6974"/>
    <w:rsid w:val="00CC6B33"/>
    <w:rsid w:val="00CC6B4C"/>
    <w:rsid w:val="00CC7058"/>
    <w:rsid w:val="00CC70AD"/>
    <w:rsid w:val="00CC77F8"/>
    <w:rsid w:val="00CC781C"/>
    <w:rsid w:val="00CC7BC5"/>
    <w:rsid w:val="00CD006D"/>
    <w:rsid w:val="00CD03AC"/>
    <w:rsid w:val="00CD0601"/>
    <w:rsid w:val="00CD0943"/>
    <w:rsid w:val="00CD09BD"/>
    <w:rsid w:val="00CD0C4D"/>
    <w:rsid w:val="00CD0D79"/>
    <w:rsid w:val="00CD1002"/>
    <w:rsid w:val="00CD1017"/>
    <w:rsid w:val="00CD182C"/>
    <w:rsid w:val="00CD18FC"/>
    <w:rsid w:val="00CD19EF"/>
    <w:rsid w:val="00CD1C11"/>
    <w:rsid w:val="00CD1DB6"/>
    <w:rsid w:val="00CD1EC1"/>
    <w:rsid w:val="00CD1F32"/>
    <w:rsid w:val="00CD2143"/>
    <w:rsid w:val="00CD21C4"/>
    <w:rsid w:val="00CD23D2"/>
    <w:rsid w:val="00CD258B"/>
    <w:rsid w:val="00CD2B36"/>
    <w:rsid w:val="00CD2C5E"/>
    <w:rsid w:val="00CD2DA8"/>
    <w:rsid w:val="00CD2ECD"/>
    <w:rsid w:val="00CD2FF3"/>
    <w:rsid w:val="00CD31E8"/>
    <w:rsid w:val="00CD33BB"/>
    <w:rsid w:val="00CD3A98"/>
    <w:rsid w:val="00CD3B67"/>
    <w:rsid w:val="00CD3D0A"/>
    <w:rsid w:val="00CD4029"/>
    <w:rsid w:val="00CD4259"/>
    <w:rsid w:val="00CD42EC"/>
    <w:rsid w:val="00CD462C"/>
    <w:rsid w:val="00CD4AA7"/>
    <w:rsid w:val="00CD4ADA"/>
    <w:rsid w:val="00CD4B4B"/>
    <w:rsid w:val="00CD4B5B"/>
    <w:rsid w:val="00CD4CB2"/>
    <w:rsid w:val="00CD51B8"/>
    <w:rsid w:val="00CD54EB"/>
    <w:rsid w:val="00CD55D4"/>
    <w:rsid w:val="00CD59B9"/>
    <w:rsid w:val="00CD5B9D"/>
    <w:rsid w:val="00CD5F58"/>
    <w:rsid w:val="00CD63BC"/>
    <w:rsid w:val="00CD66B9"/>
    <w:rsid w:val="00CD66E7"/>
    <w:rsid w:val="00CD6755"/>
    <w:rsid w:val="00CD6DBE"/>
    <w:rsid w:val="00CD70DF"/>
    <w:rsid w:val="00CD7EF8"/>
    <w:rsid w:val="00CE0033"/>
    <w:rsid w:val="00CE0457"/>
    <w:rsid w:val="00CE0565"/>
    <w:rsid w:val="00CE0573"/>
    <w:rsid w:val="00CE08B2"/>
    <w:rsid w:val="00CE0FD7"/>
    <w:rsid w:val="00CE116E"/>
    <w:rsid w:val="00CE2296"/>
    <w:rsid w:val="00CE2389"/>
    <w:rsid w:val="00CE2439"/>
    <w:rsid w:val="00CE2866"/>
    <w:rsid w:val="00CE2A50"/>
    <w:rsid w:val="00CE2BA5"/>
    <w:rsid w:val="00CE31A3"/>
    <w:rsid w:val="00CE31D3"/>
    <w:rsid w:val="00CE356A"/>
    <w:rsid w:val="00CE3BF2"/>
    <w:rsid w:val="00CE3D38"/>
    <w:rsid w:val="00CE4B4C"/>
    <w:rsid w:val="00CE4D90"/>
    <w:rsid w:val="00CE50FD"/>
    <w:rsid w:val="00CE5107"/>
    <w:rsid w:val="00CE526E"/>
    <w:rsid w:val="00CE5368"/>
    <w:rsid w:val="00CE539B"/>
    <w:rsid w:val="00CE539C"/>
    <w:rsid w:val="00CE57C6"/>
    <w:rsid w:val="00CE597E"/>
    <w:rsid w:val="00CE5A5E"/>
    <w:rsid w:val="00CE5BCC"/>
    <w:rsid w:val="00CE6711"/>
    <w:rsid w:val="00CE6936"/>
    <w:rsid w:val="00CE6E18"/>
    <w:rsid w:val="00CE73FD"/>
    <w:rsid w:val="00CE7463"/>
    <w:rsid w:val="00CE78A9"/>
    <w:rsid w:val="00CE7D38"/>
    <w:rsid w:val="00CE7DA3"/>
    <w:rsid w:val="00CF02B0"/>
    <w:rsid w:val="00CF04B3"/>
    <w:rsid w:val="00CF0F19"/>
    <w:rsid w:val="00CF104F"/>
    <w:rsid w:val="00CF105D"/>
    <w:rsid w:val="00CF1231"/>
    <w:rsid w:val="00CF13A3"/>
    <w:rsid w:val="00CF14BA"/>
    <w:rsid w:val="00CF14DC"/>
    <w:rsid w:val="00CF1885"/>
    <w:rsid w:val="00CF205E"/>
    <w:rsid w:val="00CF22D3"/>
    <w:rsid w:val="00CF2327"/>
    <w:rsid w:val="00CF2725"/>
    <w:rsid w:val="00CF2965"/>
    <w:rsid w:val="00CF29AE"/>
    <w:rsid w:val="00CF29F6"/>
    <w:rsid w:val="00CF2AB3"/>
    <w:rsid w:val="00CF2B3C"/>
    <w:rsid w:val="00CF2BD8"/>
    <w:rsid w:val="00CF327B"/>
    <w:rsid w:val="00CF3392"/>
    <w:rsid w:val="00CF39FE"/>
    <w:rsid w:val="00CF3B4F"/>
    <w:rsid w:val="00CF3EFC"/>
    <w:rsid w:val="00CF40EB"/>
    <w:rsid w:val="00CF459C"/>
    <w:rsid w:val="00CF4673"/>
    <w:rsid w:val="00CF496E"/>
    <w:rsid w:val="00CF5627"/>
    <w:rsid w:val="00CF5BDA"/>
    <w:rsid w:val="00CF5BDE"/>
    <w:rsid w:val="00D00165"/>
    <w:rsid w:val="00D009D1"/>
    <w:rsid w:val="00D00B99"/>
    <w:rsid w:val="00D00D11"/>
    <w:rsid w:val="00D00D48"/>
    <w:rsid w:val="00D00DE0"/>
    <w:rsid w:val="00D00EC7"/>
    <w:rsid w:val="00D016E2"/>
    <w:rsid w:val="00D01A9F"/>
    <w:rsid w:val="00D01C99"/>
    <w:rsid w:val="00D01D1D"/>
    <w:rsid w:val="00D02215"/>
    <w:rsid w:val="00D022B1"/>
    <w:rsid w:val="00D02802"/>
    <w:rsid w:val="00D02A8A"/>
    <w:rsid w:val="00D02C4E"/>
    <w:rsid w:val="00D02DC4"/>
    <w:rsid w:val="00D03334"/>
    <w:rsid w:val="00D0361E"/>
    <w:rsid w:val="00D03F33"/>
    <w:rsid w:val="00D04792"/>
    <w:rsid w:val="00D04C25"/>
    <w:rsid w:val="00D04CC5"/>
    <w:rsid w:val="00D04D73"/>
    <w:rsid w:val="00D04EAD"/>
    <w:rsid w:val="00D051FC"/>
    <w:rsid w:val="00D053B9"/>
    <w:rsid w:val="00D053EE"/>
    <w:rsid w:val="00D06100"/>
    <w:rsid w:val="00D06258"/>
    <w:rsid w:val="00D07552"/>
    <w:rsid w:val="00D07C70"/>
    <w:rsid w:val="00D07F71"/>
    <w:rsid w:val="00D10292"/>
    <w:rsid w:val="00D102A5"/>
    <w:rsid w:val="00D103AB"/>
    <w:rsid w:val="00D107B2"/>
    <w:rsid w:val="00D10862"/>
    <w:rsid w:val="00D109BB"/>
    <w:rsid w:val="00D10B20"/>
    <w:rsid w:val="00D1111A"/>
    <w:rsid w:val="00D117B6"/>
    <w:rsid w:val="00D127EF"/>
    <w:rsid w:val="00D12F65"/>
    <w:rsid w:val="00D13778"/>
    <w:rsid w:val="00D13890"/>
    <w:rsid w:val="00D14640"/>
    <w:rsid w:val="00D149CF"/>
    <w:rsid w:val="00D14B3F"/>
    <w:rsid w:val="00D14BFB"/>
    <w:rsid w:val="00D14C9F"/>
    <w:rsid w:val="00D14F74"/>
    <w:rsid w:val="00D15212"/>
    <w:rsid w:val="00D152AC"/>
    <w:rsid w:val="00D1541C"/>
    <w:rsid w:val="00D1582A"/>
    <w:rsid w:val="00D15D57"/>
    <w:rsid w:val="00D16CAB"/>
    <w:rsid w:val="00D16E0C"/>
    <w:rsid w:val="00D175B2"/>
    <w:rsid w:val="00D17732"/>
    <w:rsid w:val="00D1779E"/>
    <w:rsid w:val="00D17ACD"/>
    <w:rsid w:val="00D17B96"/>
    <w:rsid w:val="00D17EA5"/>
    <w:rsid w:val="00D2044B"/>
    <w:rsid w:val="00D20834"/>
    <w:rsid w:val="00D20AB0"/>
    <w:rsid w:val="00D20C0A"/>
    <w:rsid w:val="00D20CD5"/>
    <w:rsid w:val="00D212D6"/>
    <w:rsid w:val="00D214C0"/>
    <w:rsid w:val="00D2163F"/>
    <w:rsid w:val="00D22144"/>
    <w:rsid w:val="00D222AE"/>
    <w:rsid w:val="00D22FE2"/>
    <w:rsid w:val="00D2328D"/>
    <w:rsid w:val="00D233B3"/>
    <w:rsid w:val="00D23A91"/>
    <w:rsid w:val="00D23C69"/>
    <w:rsid w:val="00D23EBD"/>
    <w:rsid w:val="00D240FE"/>
    <w:rsid w:val="00D24826"/>
    <w:rsid w:val="00D24913"/>
    <w:rsid w:val="00D24B23"/>
    <w:rsid w:val="00D2501E"/>
    <w:rsid w:val="00D2511A"/>
    <w:rsid w:val="00D259C9"/>
    <w:rsid w:val="00D25AAA"/>
    <w:rsid w:val="00D25DD5"/>
    <w:rsid w:val="00D263E1"/>
    <w:rsid w:val="00D26454"/>
    <w:rsid w:val="00D265BA"/>
    <w:rsid w:val="00D266ED"/>
    <w:rsid w:val="00D2686B"/>
    <w:rsid w:val="00D268BA"/>
    <w:rsid w:val="00D26968"/>
    <w:rsid w:val="00D269ED"/>
    <w:rsid w:val="00D26C99"/>
    <w:rsid w:val="00D26D0E"/>
    <w:rsid w:val="00D26FEA"/>
    <w:rsid w:val="00D2728D"/>
    <w:rsid w:val="00D2764C"/>
    <w:rsid w:val="00D2794A"/>
    <w:rsid w:val="00D279F4"/>
    <w:rsid w:val="00D27AF6"/>
    <w:rsid w:val="00D27B20"/>
    <w:rsid w:val="00D27CDB"/>
    <w:rsid w:val="00D27DA6"/>
    <w:rsid w:val="00D27F6F"/>
    <w:rsid w:val="00D30245"/>
    <w:rsid w:val="00D3040D"/>
    <w:rsid w:val="00D30B58"/>
    <w:rsid w:val="00D3124C"/>
    <w:rsid w:val="00D31359"/>
    <w:rsid w:val="00D315E0"/>
    <w:rsid w:val="00D3176F"/>
    <w:rsid w:val="00D31D41"/>
    <w:rsid w:val="00D32089"/>
    <w:rsid w:val="00D32769"/>
    <w:rsid w:val="00D32C7A"/>
    <w:rsid w:val="00D33465"/>
    <w:rsid w:val="00D3353D"/>
    <w:rsid w:val="00D338D8"/>
    <w:rsid w:val="00D33BD9"/>
    <w:rsid w:val="00D344A8"/>
    <w:rsid w:val="00D34725"/>
    <w:rsid w:val="00D3472E"/>
    <w:rsid w:val="00D34949"/>
    <w:rsid w:val="00D34D14"/>
    <w:rsid w:val="00D34F89"/>
    <w:rsid w:val="00D35553"/>
    <w:rsid w:val="00D3588A"/>
    <w:rsid w:val="00D35D37"/>
    <w:rsid w:val="00D35FA9"/>
    <w:rsid w:val="00D36174"/>
    <w:rsid w:val="00D361ED"/>
    <w:rsid w:val="00D362B9"/>
    <w:rsid w:val="00D362C9"/>
    <w:rsid w:val="00D36466"/>
    <w:rsid w:val="00D36507"/>
    <w:rsid w:val="00D366E5"/>
    <w:rsid w:val="00D36B58"/>
    <w:rsid w:val="00D36EEE"/>
    <w:rsid w:val="00D371D7"/>
    <w:rsid w:val="00D3754B"/>
    <w:rsid w:val="00D37721"/>
    <w:rsid w:val="00D37A66"/>
    <w:rsid w:val="00D37BF3"/>
    <w:rsid w:val="00D37D28"/>
    <w:rsid w:val="00D4001E"/>
    <w:rsid w:val="00D40362"/>
    <w:rsid w:val="00D40A3C"/>
    <w:rsid w:val="00D40A6E"/>
    <w:rsid w:val="00D411E9"/>
    <w:rsid w:val="00D42092"/>
    <w:rsid w:val="00D42207"/>
    <w:rsid w:val="00D422C6"/>
    <w:rsid w:val="00D42680"/>
    <w:rsid w:val="00D42888"/>
    <w:rsid w:val="00D42894"/>
    <w:rsid w:val="00D42899"/>
    <w:rsid w:val="00D42968"/>
    <w:rsid w:val="00D42970"/>
    <w:rsid w:val="00D42A34"/>
    <w:rsid w:val="00D43C28"/>
    <w:rsid w:val="00D44274"/>
    <w:rsid w:val="00D44912"/>
    <w:rsid w:val="00D44EB5"/>
    <w:rsid w:val="00D450C5"/>
    <w:rsid w:val="00D452C0"/>
    <w:rsid w:val="00D45D61"/>
    <w:rsid w:val="00D46212"/>
    <w:rsid w:val="00D46252"/>
    <w:rsid w:val="00D46259"/>
    <w:rsid w:val="00D4648B"/>
    <w:rsid w:val="00D46670"/>
    <w:rsid w:val="00D466C2"/>
    <w:rsid w:val="00D466D9"/>
    <w:rsid w:val="00D46968"/>
    <w:rsid w:val="00D46C40"/>
    <w:rsid w:val="00D46D93"/>
    <w:rsid w:val="00D46E95"/>
    <w:rsid w:val="00D46ED5"/>
    <w:rsid w:val="00D470C0"/>
    <w:rsid w:val="00D4794A"/>
    <w:rsid w:val="00D47A6A"/>
    <w:rsid w:val="00D47ABC"/>
    <w:rsid w:val="00D500CA"/>
    <w:rsid w:val="00D50681"/>
    <w:rsid w:val="00D50815"/>
    <w:rsid w:val="00D5081C"/>
    <w:rsid w:val="00D509ED"/>
    <w:rsid w:val="00D50C84"/>
    <w:rsid w:val="00D50C8E"/>
    <w:rsid w:val="00D50F86"/>
    <w:rsid w:val="00D51012"/>
    <w:rsid w:val="00D5112F"/>
    <w:rsid w:val="00D515CF"/>
    <w:rsid w:val="00D51D47"/>
    <w:rsid w:val="00D5212E"/>
    <w:rsid w:val="00D5278A"/>
    <w:rsid w:val="00D52B5E"/>
    <w:rsid w:val="00D52C17"/>
    <w:rsid w:val="00D5304A"/>
    <w:rsid w:val="00D5384D"/>
    <w:rsid w:val="00D541DB"/>
    <w:rsid w:val="00D54339"/>
    <w:rsid w:val="00D54728"/>
    <w:rsid w:val="00D54A12"/>
    <w:rsid w:val="00D54FAE"/>
    <w:rsid w:val="00D550A6"/>
    <w:rsid w:val="00D5523D"/>
    <w:rsid w:val="00D554DB"/>
    <w:rsid w:val="00D555C4"/>
    <w:rsid w:val="00D5586A"/>
    <w:rsid w:val="00D55935"/>
    <w:rsid w:val="00D55B5E"/>
    <w:rsid w:val="00D55DFA"/>
    <w:rsid w:val="00D55FC0"/>
    <w:rsid w:val="00D569C4"/>
    <w:rsid w:val="00D56CC8"/>
    <w:rsid w:val="00D56FBA"/>
    <w:rsid w:val="00D576CA"/>
    <w:rsid w:val="00D601B1"/>
    <w:rsid w:val="00D602A7"/>
    <w:rsid w:val="00D6033E"/>
    <w:rsid w:val="00D60689"/>
    <w:rsid w:val="00D6083A"/>
    <w:rsid w:val="00D60DB6"/>
    <w:rsid w:val="00D61013"/>
    <w:rsid w:val="00D61371"/>
    <w:rsid w:val="00D620ED"/>
    <w:rsid w:val="00D6265F"/>
    <w:rsid w:val="00D634CE"/>
    <w:rsid w:val="00D6396E"/>
    <w:rsid w:val="00D63B9C"/>
    <w:rsid w:val="00D63DC6"/>
    <w:rsid w:val="00D64142"/>
    <w:rsid w:val="00D645D6"/>
    <w:rsid w:val="00D648E0"/>
    <w:rsid w:val="00D657DD"/>
    <w:rsid w:val="00D65FB9"/>
    <w:rsid w:val="00D66130"/>
    <w:rsid w:val="00D66A31"/>
    <w:rsid w:val="00D67E56"/>
    <w:rsid w:val="00D70106"/>
    <w:rsid w:val="00D70155"/>
    <w:rsid w:val="00D70624"/>
    <w:rsid w:val="00D70707"/>
    <w:rsid w:val="00D70A4F"/>
    <w:rsid w:val="00D70D0F"/>
    <w:rsid w:val="00D71502"/>
    <w:rsid w:val="00D71743"/>
    <w:rsid w:val="00D71919"/>
    <w:rsid w:val="00D71B24"/>
    <w:rsid w:val="00D71F0C"/>
    <w:rsid w:val="00D71FFA"/>
    <w:rsid w:val="00D72382"/>
    <w:rsid w:val="00D725D9"/>
    <w:rsid w:val="00D72616"/>
    <w:rsid w:val="00D72A4B"/>
    <w:rsid w:val="00D73417"/>
    <w:rsid w:val="00D73495"/>
    <w:rsid w:val="00D73B4F"/>
    <w:rsid w:val="00D74468"/>
    <w:rsid w:val="00D7466F"/>
    <w:rsid w:val="00D749C5"/>
    <w:rsid w:val="00D74C2D"/>
    <w:rsid w:val="00D7529E"/>
    <w:rsid w:val="00D753B2"/>
    <w:rsid w:val="00D75755"/>
    <w:rsid w:val="00D75B96"/>
    <w:rsid w:val="00D75FD9"/>
    <w:rsid w:val="00D76036"/>
    <w:rsid w:val="00D7640C"/>
    <w:rsid w:val="00D76443"/>
    <w:rsid w:val="00D76D6E"/>
    <w:rsid w:val="00D76D98"/>
    <w:rsid w:val="00D76E91"/>
    <w:rsid w:val="00D76F4B"/>
    <w:rsid w:val="00D76F67"/>
    <w:rsid w:val="00D77275"/>
    <w:rsid w:val="00D7749D"/>
    <w:rsid w:val="00D77626"/>
    <w:rsid w:val="00D77647"/>
    <w:rsid w:val="00D77B97"/>
    <w:rsid w:val="00D77EC2"/>
    <w:rsid w:val="00D8040F"/>
    <w:rsid w:val="00D806B4"/>
    <w:rsid w:val="00D80802"/>
    <w:rsid w:val="00D80BCA"/>
    <w:rsid w:val="00D80D91"/>
    <w:rsid w:val="00D81281"/>
    <w:rsid w:val="00D812DB"/>
    <w:rsid w:val="00D81479"/>
    <w:rsid w:val="00D81737"/>
    <w:rsid w:val="00D8174F"/>
    <w:rsid w:val="00D818EF"/>
    <w:rsid w:val="00D81E78"/>
    <w:rsid w:val="00D81F08"/>
    <w:rsid w:val="00D822A8"/>
    <w:rsid w:val="00D82810"/>
    <w:rsid w:val="00D82D2C"/>
    <w:rsid w:val="00D83220"/>
    <w:rsid w:val="00D834D0"/>
    <w:rsid w:val="00D837E5"/>
    <w:rsid w:val="00D838AF"/>
    <w:rsid w:val="00D838F1"/>
    <w:rsid w:val="00D84955"/>
    <w:rsid w:val="00D849A6"/>
    <w:rsid w:val="00D84C93"/>
    <w:rsid w:val="00D851E2"/>
    <w:rsid w:val="00D852CF"/>
    <w:rsid w:val="00D855AD"/>
    <w:rsid w:val="00D85B10"/>
    <w:rsid w:val="00D85CD9"/>
    <w:rsid w:val="00D85D6D"/>
    <w:rsid w:val="00D860BA"/>
    <w:rsid w:val="00D864A2"/>
    <w:rsid w:val="00D86E27"/>
    <w:rsid w:val="00D86EB4"/>
    <w:rsid w:val="00D86F8A"/>
    <w:rsid w:val="00D8770D"/>
    <w:rsid w:val="00D87B43"/>
    <w:rsid w:val="00D87E31"/>
    <w:rsid w:val="00D90627"/>
    <w:rsid w:val="00D90E3B"/>
    <w:rsid w:val="00D90F4C"/>
    <w:rsid w:val="00D91035"/>
    <w:rsid w:val="00D911E4"/>
    <w:rsid w:val="00D912C4"/>
    <w:rsid w:val="00D9134D"/>
    <w:rsid w:val="00D9162C"/>
    <w:rsid w:val="00D91729"/>
    <w:rsid w:val="00D91866"/>
    <w:rsid w:val="00D91C4E"/>
    <w:rsid w:val="00D92265"/>
    <w:rsid w:val="00D923EE"/>
    <w:rsid w:val="00D92461"/>
    <w:rsid w:val="00D92A63"/>
    <w:rsid w:val="00D92F88"/>
    <w:rsid w:val="00D9304C"/>
    <w:rsid w:val="00D934CC"/>
    <w:rsid w:val="00D9389F"/>
    <w:rsid w:val="00D93A2B"/>
    <w:rsid w:val="00D93B7E"/>
    <w:rsid w:val="00D93CA3"/>
    <w:rsid w:val="00D94256"/>
    <w:rsid w:val="00D94337"/>
    <w:rsid w:val="00D94A44"/>
    <w:rsid w:val="00D94CF0"/>
    <w:rsid w:val="00D9506E"/>
    <w:rsid w:val="00D95B93"/>
    <w:rsid w:val="00D95F25"/>
    <w:rsid w:val="00D96119"/>
    <w:rsid w:val="00D96519"/>
    <w:rsid w:val="00D96714"/>
    <w:rsid w:val="00D96A3B"/>
    <w:rsid w:val="00D9722F"/>
    <w:rsid w:val="00D97347"/>
    <w:rsid w:val="00D97420"/>
    <w:rsid w:val="00D977F8"/>
    <w:rsid w:val="00DA0079"/>
    <w:rsid w:val="00DA08A0"/>
    <w:rsid w:val="00DA0AB0"/>
    <w:rsid w:val="00DA0B44"/>
    <w:rsid w:val="00DA1186"/>
    <w:rsid w:val="00DA1234"/>
    <w:rsid w:val="00DA14BC"/>
    <w:rsid w:val="00DA15D3"/>
    <w:rsid w:val="00DA1961"/>
    <w:rsid w:val="00DA1ACA"/>
    <w:rsid w:val="00DA1D69"/>
    <w:rsid w:val="00DA2541"/>
    <w:rsid w:val="00DA25EA"/>
    <w:rsid w:val="00DA267D"/>
    <w:rsid w:val="00DA2B9C"/>
    <w:rsid w:val="00DA2BE2"/>
    <w:rsid w:val="00DA30B4"/>
    <w:rsid w:val="00DA34C6"/>
    <w:rsid w:val="00DA3691"/>
    <w:rsid w:val="00DA378E"/>
    <w:rsid w:val="00DA3873"/>
    <w:rsid w:val="00DA39A8"/>
    <w:rsid w:val="00DA3AF8"/>
    <w:rsid w:val="00DA3B8D"/>
    <w:rsid w:val="00DA3F60"/>
    <w:rsid w:val="00DA3F63"/>
    <w:rsid w:val="00DA48E4"/>
    <w:rsid w:val="00DA48EA"/>
    <w:rsid w:val="00DA4A7F"/>
    <w:rsid w:val="00DA4B57"/>
    <w:rsid w:val="00DA4DF7"/>
    <w:rsid w:val="00DA5201"/>
    <w:rsid w:val="00DA59E2"/>
    <w:rsid w:val="00DA6560"/>
    <w:rsid w:val="00DA65C0"/>
    <w:rsid w:val="00DA6D8A"/>
    <w:rsid w:val="00DA7693"/>
    <w:rsid w:val="00DA79A4"/>
    <w:rsid w:val="00DA7D6E"/>
    <w:rsid w:val="00DA7E74"/>
    <w:rsid w:val="00DB05F8"/>
    <w:rsid w:val="00DB08BE"/>
    <w:rsid w:val="00DB100E"/>
    <w:rsid w:val="00DB1163"/>
    <w:rsid w:val="00DB1794"/>
    <w:rsid w:val="00DB1C8C"/>
    <w:rsid w:val="00DB20B6"/>
    <w:rsid w:val="00DB2162"/>
    <w:rsid w:val="00DB24ED"/>
    <w:rsid w:val="00DB2799"/>
    <w:rsid w:val="00DB3551"/>
    <w:rsid w:val="00DB3705"/>
    <w:rsid w:val="00DB39E7"/>
    <w:rsid w:val="00DB3A93"/>
    <w:rsid w:val="00DB3EDE"/>
    <w:rsid w:val="00DB41DA"/>
    <w:rsid w:val="00DB476E"/>
    <w:rsid w:val="00DB483E"/>
    <w:rsid w:val="00DB4A40"/>
    <w:rsid w:val="00DB4C9C"/>
    <w:rsid w:val="00DB4E7A"/>
    <w:rsid w:val="00DB4F6F"/>
    <w:rsid w:val="00DB51A2"/>
    <w:rsid w:val="00DB5542"/>
    <w:rsid w:val="00DB59D3"/>
    <w:rsid w:val="00DB614B"/>
    <w:rsid w:val="00DB6B07"/>
    <w:rsid w:val="00DB7301"/>
    <w:rsid w:val="00DB75E2"/>
    <w:rsid w:val="00DB75F1"/>
    <w:rsid w:val="00DB773B"/>
    <w:rsid w:val="00DB775A"/>
    <w:rsid w:val="00DB789E"/>
    <w:rsid w:val="00DB7989"/>
    <w:rsid w:val="00DB7A09"/>
    <w:rsid w:val="00DC0372"/>
    <w:rsid w:val="00DC047D"/>
    <w:rsid w:val="00DC04FA"/>
    <w:rsid w:val="00DC0913"/>
    <w:rsid w:val="00DC09A3"/>
    <w:rsid w:val="00DC0E69"/>
    <w:rsid w:val="00DC0EE5"/>
    <w:rsid w:val="00DC108D"/>
    <w:rsid w:val="00DC1096"/>
    <w:rsid w:val="00DC14E4"/>
    <w:rsid w:val="00DC1D7A"/>
    <w:rsid w:val="00DC23A6"/>
    <w:rsid w:val="00DC2B35"/>
    <w:rsid w:val="00DC2D1A"/>
    <w:rsid w:val="00DC2D49"/>
    <w:rsid w:val="00DC2D79"/>
    <w:rsid w:val="00DC4920"/>
    <w:rsid w:val="00DC521B"/>
    <w:rsid w:val="00DC5260"/>
    <w:rsid w:val="00DC52DC"/>
    <w:rsid w:val="00DC53E0"/>
    <w:rsid w:val="00DC57D1"/>
    <w:rsid w:val="00DC5A94"/>
    <w:rsid w:val="00DC5C4C"/>
    <w:rsid w:val="00DC5DA1"/>
    <w:rsid w:val="00DC5EB0"/>
    <w:rsid w:val="00DC614F"/>
    <w:rsid w:val="00DC6519"/>
    <w:rsid w:val="00DC6A64"/>
    <w:rsid w:val="00DC6FE1"/>
    <w:rsid w:val="00DC73EF"/>
    <w:rsid w:val="00DC7AE2"/>
    <w:rsid w:val="00DC7B30"/>
    <w:rsid w:val="00DC7B41"/>
    <w:rsid w:val="00DC7EF9"/>
    <w:rsid w:val="00DD00F5"/>
    <w:rsid w:val="00DD0320"/>
    <w:rsid w:val="00DD04AC"/>
    <w:rsid w:val="00DD0576"/>
    <w:rsid w:val="00DD07A1"/>
    <w:rsid w:val="00DD080E"/>
    <w:rsid w:val="00DD0879"/>
    <w:rsid w:val="00DD0DC8"/>
    <w:rsid w:val="00DD114B"/>
    <w:rsid w:val="00DD1819"/>
    <w:rsid w:val="00DD1D36"/>
    <w:rsid w:val="00DD29CF"/>
    <w:rsid w:val="00DD2B80"/>
    <w:rsid w:val="00DD332B"/>
    <w:rsid w:val="00DD36B4"/>
    <w:rsid w:val="00DD36D5"/>
    <w:rsid w:val="00DD436D"/>
    <w:rsid w:val="00DD4594"/>
    <w:rsid w:val="00DD4ADA"/>
    <w:rsid w:val="00DD4BC5"/>
    <w:rsid w:val="00DD51B9"/>
    <w:rsid w:val="00DD5330"/>
    <w:rsid w:val="00DD54BC"/>
    <w:rsid w:val="00DD54FD"/>
    <w:rsid w:val="00DD55E9"/>
    <w:rsid w:val="00DD5D08"/>
    <w:rsid w:val="00DD665C"/>
    <w:rsid w:val="00DD69AF"/>
    <w:rsid w:val="00DD6C97"/>
    <w:rsid w:val="00DD70D6"/>
    <w:rsid w:val="00DD7369"/>
    <w:rsid w:val="00DD759A"/>
    <w:rsid w:val="00DD7742"/>
    <w:rsid w:val="00DD7959"/>
    <w:rsid w:val="00DD7B78"/>
    <w:rsid w:val="00DD7E1D"/>
    <w:rsid w:val="00DE006C"/>
    <w:rsid w:val="00DE036A"/>
    <w:rsid w:val="00DE0979"/>
    <w:rsid w:val="00DE16B2"/>
    <w:rsid w:val="00DE176E"/>
    <w:rsid w:val="00DE17E5"/>
    <w:rsid w:val="00DE183D"/>
    <w:rsid w:val="00DE1B8F"/>
    <w:rsid w:val="00DE2373"/>
    <w:rsid w:val="00DE2C1F"/>
    <w:rsid w:val="00DE2C57"/>
    <w:rsid w:val="00DE2CE5"/>
    <w:rsid w:val="00DE2D44"/>
    <w:rsid w:val="00DE2FE8"/>
    <w:rsid w:val="00DE3081"/>
    <w:rsid w:val="00DE39B6"/>
    <w:rsid w:val="00DE3AB4"/>
    <w:rsid w:val="00DE3B25"/>
    <w:rsid w:val="00DE4254"/>
    <w:rsid w:val="00DE430D"/>
    <w:rsid w:val="00DE43DD"/>
    <w:rsid w:val="00DE4472"/>
    <w:rsid w:val="00DE4763"/>
    <w:rsid w:val="00DE4E25"/>
    <w:rsid w:val="00DE50D4"/>
    <w:rsid w:val="00DE54F3"/>
    <w:rsid w:val="00DE5B32"/>
    <w:rsid w:val="00DE5B89"/>
    <w:rsid w:val="00DE5C39"/>
    <w:rsid w:val="00DE62F8"/>
    <w:rsid w:val="00DE6579"/>
    <w:rsid w:val="00DE6BA3"/>
    <w:rsid w:val="00DE75B4"/>
    <w:rsid w:val="00DE7A0E"/>
    <w:rsid w:val="00DE7B96"/>
    <w:rsid w:val="00DF0288"/>
    <w:rsid w:val="00DF02C4"/>
    <w:rsid w:val="00DF0561"/>
    <w:rsid w:val="00DF0A1F"/>
    <w:rsid w:val="00DF0A83"/>
    <w:rsid w:val="00DF0CBE"/>
    <w:rsid w:val="00DF195D"/>
    <w:rsid w:val="00DF1CE5"/>
    <w:rsid w:val="00DF1D59"/>
    <w:rsid w:val="00DF1F04"/>
    <w:rsid w:val="00DF27EA"/>
    <w:rsid w:val="00DF2996"/>
    <w:rsid w:val="00DF2E9F"/>
    <w:rsid w:val="00DF3393"/>
    <w:rsid w:val="00DF3629"/>
    <w:rsid w:val="00DF38D9"/>
    <w:rsid w:val="00DF3CD7"/>
    <w:rsid w:val="00DF40BC"/>
    <w:rsid w:val="00DF481E"/>
    <w:rsid w:val="00DF50F1"/>
    <w:rsid w:val="00DF510C"/>
    <w:rsid w:val="00DF537E"/>
    <w:rsid w:val="00DF572D"/>
    <w:rsid w:val="00DF594B"/>
    <w:rsid w:val="00DF5C19"/>
    <w:rsid w:val="00DF62D4"/>
    <w:rsid w:val="00DF631B"/>
    <w:rsid w:val="00DF647C"/>
    <w:rsid w:val="00DF64DF"/>
    <w:rsid w:val="00DF694E"/>
    <w:rsid w:val="00DF6CF5"/>
    <w:rsid w:val="00DF6E2B"/>
    <w:rsid w:val="00DF70A0"/>
    <w:rsid w:val="00DF7926"/>
    <w:rsid w:val="00E00094"/>
    <w:rsid w:val="00E003C9"/>
    <w:rsid w:val="00E005DA"/>
    <w:rsid w:val="00E00698"/>
    <w:rsid w:val="00E00881"/>
    <w:rsid w:val="00E00995"/>
    <w:rsid w:val="00E015DF"/>
    <w:rsid w:val="00E01630"/>
    <w:rsid w:val="00E02408"/>
    <w:rsid w:val="00E02AB5"/>
    <w:rsid w:val="00E02B38"/>
    <w:rsid w:val="00E031A5"/>
    <w:rsid w:val="00E033B8"/>
    <w:rsid w:val="00E03F6A"/>
    <w:rsid w:val="00E042FC"/>
    <w:rsid w:val="00E04377"/>
    <w:rsid w:val="00E044A9"/>
    <w:rsid w:val="00E04573"/>
    <w:rsid w:val="00E04A15"/>
    <w:rsid w:val="00E04F98"/>
    <w:rsid w:val="00E05020"/>
    <w:rsid w:val="00E05077"/>
    <w:rsid w:val="00E06643"/>
    <w:rsid w:val="00E06848"/>
    <w:rsid w:val="00E06ADF"/>
    <w:rsid w:val="00E06C55"/>
    <w:rsid w:val="00E06CDC"/>
    <w:rsid w:val="00E0716A"/>
    <w:rsid w:val="00E077A7"/>
    <w:rsid w:val="00E079A2"/>
    <w:rsid w:val="00E079CF"/>
    <w:rsid w:val="00E07E4B"/>
    <w:rsid w:val="00E1015B"/>
    <w:rsid w:val="00E10182"/>
    <w:rsid w:val="00E105CC"/>
    <w:rsid w:val="00E105CE"/>
    <w:rsid w:val="00E10890"/>
    <w:rsid w:val="00E10972"/>
    <w:rsid w:val="00E109AE"/>
    <w:rsid w:val="00E10D36"/>
    <w:rsid w:val="00E11182"/>
    <w:rsid w:val="00E11382"/>
    <w:rsid w:val="00E11A44"/>
    <w:rsid w:val="00E11A9A"/>
    <w:rsid w:val="00E11B40"/>
    <w:rsid w:val="00E11BD7"/>
    <w:rsid w:val="00E11C85"/>
    <w:rsid w:val="00E11DCC"/>
    <w:rsid w:val="00E11F71"/>
    <w:rsid w:val="00E12034"/>
    <w:rsid w:val="00E12616"/>
    <w:rsid w:val="00E1278E"/>
    <w:rsid w:val="00E12AF5"/>
    <w:rsid w:val="00E134AA"/>
    <w:rsid w:val="00E1363A"/>
    <w:rsid w:val="00E13A55"/>
    <w:rsid w:val="00E13C29"/>
    <w:rsid w:val="00E13CD0"/>
    <w:rsid w:val="00E1439A"/>
    <w:rsid w:val="00E148E2"/>
    <w:rsid w:val="00E14923"/>
    <w:rsid w:val="00E14F74"/>
    <w:rsid w:val="00E15056"/>
    <w:rsid w:val="00E151EF"/>
    <w:rsid w:val="00E15697"/>
    <w:rsid w:val="00E158DC"/>
    <w:rsid w:val="00E168EB"/>
    <w:rsid w:val="00E169EE"/>
    <w:rsid w:val="00E16DCE"/>
    <w:rsid w:val="00E16F47"/>
    <w:rsid w:val="00E170CF"/>
    <w:rsid w:val="00E1734B"/>
    <w:rsid w:val="00E177F4"/>
    <w:rsid w:val="00E17B67"/>
    <w:rsid w:val="00E17D7C"/>
    <w:rsid w:val="00E17E3D"/>
    <w:rsid w:val="00E17E9C"/>
    <w:rsid w:val="00E17EB2"/>
    <w:rsid w:val="00E200C7"/>
    <w:rsid w:val="00E20C01"/>
    <w:rsid w:val="00E20C4D"/>
    <w:rsid w:val="00E20E6B"/>
    <w:rsid w:val="00E211CE"/>
    <w:rsid w:val="00E21689"/>
    <w:rsid w:val="00E21DE7"/>
    <w:rsid w:val="00E21DFF"/>
    <w:rsid w:val="00E2210E"/>
    <w:rsid w:val="00E2212B"/>
    <w:rsid w:val="00E226BC"/>
    <w:rsid w:val="00E22781"/>
    <w:rsid w:val="00E2294D"/>
    <w:rsid w:val="00E22DDB"/>
    <w:rsid w:val="00E22F7D"/>
    <w:rsid w:val="00E2318E"/>
    <w:rsid w:val="00E23344"/>
    <w:rsid w:val="00E23560"/>
    <w:rsid w:val="00E23596"/>
    <w:rsid w:val="00E23616"/>
    <w:rsid w:val="00E23A73"/>
    <w:rsid w:val="00E242E8"/>
    <w:rsid w:val="00E24AFD"/>
    <w:rsid w:val="00E2530A"/>
    <w:rsid w:val="00E25391"/>
    <w:rsid w:val="00E25735"/>
    <w:rsid w:val="00E25EDB"/>
    <w:rsid w:val="00E25F4C"/>
    <w:rsid w:val="00E26346"/>
    <w:rsid w:val="00E26EF0"/>
    <w:rsid w:val="00E26FB5"/>
    <w:rsid w:val="00E27590"/>
    <w:rsid w:val="00E278DB"/>
    <w:rsid w:val="00E27FB0"/>
    <w:rsid w:val="00E30501"/>
    <w:rsid w:val="00E30AA2"/>
    <w:rsid w:val="00E30FBF"/>
    <w:rsid w:val="00E31424"/>
    <w:rsid w:val="00E315E4"/>
    <w:rsid w:val="00E31853"/>
    <w:rsid w:val="00E319F1"/>
    <w:rsid w:val="00E31CC5"/>
    <w:rsid w:val="00E32577"/>
    <w:rsid w:val="00E3277D"/>
    <w:rsid w:val="00E32FE8"/>
    <w:rsid w:val="00E33024"/>
    <w:rsid w:val="00E334A1"/>
    <w:rsid w:val="00E33714"/>
    <w:rsid w:val="00E33727"/>
    <w:rsid w:val="00E33A0C"/>
    <w:rsid w:val="00E33B52"/>
    <w:rsid w:val="00E33B9F"/>
    <w:rsid w:val="00E33C01"/>
    <w:rsid w:val="00E33E9D"/>
    <w:rsid w:val="00E33EAF"/>
    <w:rsid w:val="00E3410E"/>
    <w:rsid w:val="00E343A5"/>
    <w:rsid w:val="00E34A01"/>
    <w:rsid w:val="00E34A42"/>
    <w:rsid w:val="00E34B63"/>
    <w:rsid w:val="00E34B9F"/>
    <w:rsid w:val="00E34C0E"/>
    <w:rsid w:val="00E35174"/>
    <w:rsid w:val="00E3532E"/>
    <w:rsid w:val="00E3552E"/>
    <w:rsid w:val="00E35A96"/>
    <w:rsid w:val="00E35AF2"/>
    <w:rsid w:val="00E36150"/>
    <w:rsid w:val="00E36460"/>
    <w:rsid w:val="00E36612"/>
    <w:rsid w:val="00E3773B"/>
    <w:rsid w:val="00E379E1"/>
    <w:rsid w:val="00E37CA6"/>
    <w:rsid w:val="00E37F89"/>
    <w:rsid w:val="00E403F0"/>
    <w:rsid w:val="00E40610"/>
    <w:rsid w:val="00E40644"/>
    <w:rsid w:val="00E4081E"/>
    <w:rsid w:val="00E40BFD"/>
    <w:rsid w:val="00E40F48"/>
    <w:rsid w:val="00E40FDA"/>
    <w:rsid w:val="00E412FB"/>
    <w:rsid w:val="00E4179B"/>
    <w:rsid w:val="00E421EB"/>
    <w:rsid w:val="00E426C5"/>
    <w:rsid w:val="00E42F38"/>
    <w:rsid w:val="00E432C7"/>
    <w:rsid w:val="00E434DC"/>
    <w:rsid w:val="00E4356F"/>
    <w:rsid w:val="00E43708"/>
    <w:rsid w:val="00E437C4"/>
    <w:rsid w:val="00E4380D"/>
    <w:rsid w:val="00E43916"/>
    <w:rsid w:val="00E43E02"/>
    <w:rsid w:val="00E44D47"/>
    <w:rsid w:val="00E4508C"/>
    <w:rsid w:val="00E4576E"/>
    <w:rsid w:val="00E45C29"/>
    <w:rsid w:val="00E45F83"/>
    <w:rsid w:val="00E46705"/>
    <w:rsid w:val="00E46C03"/>
    <w:rsid w:val="00E46D07"/>
    <w:rsid w:val="00E46FDB"/>
    <w:rsid w:val="00E471C9"/>
    <w:rsid w:val="00E474F4"/>
    <w:rsid w:val="00E50174"/>
    <w:rsid w:val="00E50235"/>
    <w:rsid w:val="00E50328"/>
    <w:rsid w:val="00E5038C"/>
    <w:rsid w:val="00E505F7"/>
    <w:rsid w:val="00E5070D"/>
    <w:rsid w:val="00E5099E"/>
    <w:rsid w:val="00E50B9B"/>
    <w:rsid w:val="00E50BA5"/>
    <w:rsid w:val="00E51375"/>
    <w:rsid w:val="00E516D8"/>
    <w:rsid w:val="00E5193C"/>
    <w:rsid w:val="00E519AE"/>
    <w:rsid w:val="00E51D89"/>
    <w:rsid w:val="00E51F35"/>
    <w:rsid w:val="00E52413"/>
    <w:rsid w:val="00E5253A"/>
    <w:rsid w:val="00E52B3E"/>
    <w:rsid w:val="00E53208"/>
    <w:rsid w:val="00E5329A"/>
    <w:rsid w:val="00E535AF"/>
    <w:rsid w:val="00E53758"/>
    <w:rsid w:val="00E53907"/>
    <w:rsid w:val="00E539C4"/>
    <w:rsid w:val="00E541CA"/>
    <w:rsid w:val="00E54214"/>
    <w:rsid w:val="00E543B9"/>
    <w:rsid w:val="00E54750"/>
    <w:rsid w:val="00E54ED1"/>
    <w:rsid w:val="00E55280"/>
    <w:rsid w:val="00E55289"/>
    <w:rsid w:val="00E55402"/>
    <w:rsid w:val="00E55444"/>
    <w:rsid w:val="00E55698"/>
    <w:rsid w:val="00E55EC2"/>
    <w:rsid w:val="00E5606E"/>
    <w:rsid w:val="00E5608D"/>
    <w:rsid w:val="00E56557"/>
    <w:rsid w:val="00E56CEB"/>
    <w:rsid w:val="00E56DB5"/>
    <w:rsid w:val="00E56EE3"/>
    <w:rsid w:val="00E577D3"/>
    <w:rsid w:val="00E57C72"/>
    <w:rsid w:val="00E57E54"/>
    <w:rsid w:val="00E57E96"/>
    <w:rsid w:val="00E57F2D"/>
    <w:rsid w:val="00E6021A"/>
    <w:rsid w:val="00E61502"/>
    <w:rsid w:val="00E62530"/>
    <w:rsid w:val="00E62C46"/>
    <w:rsid w:val="00E62FA0"/>
    <w:rsid w:val="00E630C7"/>
    <w:rsid w:val="00E6400F"/>
    <w:rsid w:val="00E64A9C"/>
    <w:rsid w:val="00E64C58"/>
    <w:rsid w:val="00E64DF7"/>
    <w:rsid w:val="00E64FF4"/>
    <w:rsid w:val="00E6510F"/>
    <w:rsid w:val="00E65324"/>
    <w:rsid w:val="00E65435"/>
    <w:rsid w:val="00E65517"/>
    <w:rsid w:val="00E662C7"/>
    <w:rsid w:val="00E6661C"/>
    <w:rsid w:val="00E66684"/>
    <w:rsid w:val="00E66875"/>
    <w:rsid w:val="00E66C02"/>
    <w:rsid w:val="00E67488"/>
    <w:rsid w:val="00E6778D"/>
    <w:rsid w:val="00E6790E"/>
    <w:rsid w:val="00E67969"/>
    <w:rsid w:val="00E679E2"/>
    <w:rsid w:val="00E67DF9"/>
    <w:rsid w:val="00E67F83"/>
    <w:rsid w:val="00E7000B"/>
    <w:rsid w:val="00E7013E"/>
    <w:rsid w:val="00E701F3"/>
    <w:rsid w:val="00E703A7"/>
    <w:rsid w:val="00E704B4"/>
    <w:rsid w:val="00E70CDC"/>
    <w:rsid w:val="00E71883"/>
    <w:rsid w:val="00E71B53"/>
    <w:rsid w:val="00E72084"/>
    <w:rsid w:val="00E7214B"/>
    <w:rsid w:val="00E7228A"/>
    <w:rsid w:val="00E72648"/>
    <w:rsid w:val="00E72809"/>
    <w:rsid w:val="00E72A44"/>
    <w:rsid w:val="00E7306C"/>
    <w:rsid w:val="00E7308B"/>
    <w:rsid w:val="00E73128"/>
    <w:rsid w:val="00E7314C"/>
    <w:rsid w:val="00E731C1"/>
    <w:rsid w:val="00E73B79"/>
    <w:rsid w:val="00E7446B"/>
    <w:rsid w:val="00E74AA0"/>
    <w:rsid w:val="00E75153"/>
    <w:rsid w:val="00E754E4"/>
    <w:rsid w:val="00E75ACD"/>
    <w:rsid w:val="00E763FA"/>
    <w:rsid w:val="00E76557"/>
    <w:rsid w:val="00E76C0E"/>
    <w:rsid w:val="00E76E2B"/>
    <w:rsid w:val="00E7747A"/>
    <w:rsid w:val="00E77872"/>
    <w:rsid w:val="00E80255"/>
    <w:rsid w:val="00E803AB"/>
    <w:rsid w:val="00E808CC"/>
    <w:rsid w:val="00E8097D"/>
    <w:rsid w:val="00E80B14"/>
    <w:rsid w:val="00E80EF0"/>
    <w:rsid w:val="00E80FD2"/>
    <w:rsid w:val="00E8127D"/>
    <w:rsid w:val="00E812DA"/>
    <w:rsid w:val="00E8131A"/>
    <w:rsid w:val="00E81575"/>
    <w:rsid w:val="00E81CA3"/>
    <w:rsid w:val="00E822FB"/>
    <w:rsid w:val="00E828DE"/>
    <w:rsid w:val="00E82A92"/>
    <w:rsid w:val="00E831D6"/>
    <w:rsid w:val="00E8383A"/>
    <w:rsid w:val="00E83B1D"/>
    <w:rsid w:val="00E83B9C"/>
    <w:rsid w:val="00E847AE"/>
    <w:rsid w:val="00E847B4"/>
    <w:rsid w:val="00E8483F"/>
    <w:rsid w:val="00E84CBA"/>
    <w:rsid w:val="00E84DFC"/>
    <w:rsid w:val="00E8556D"/>
    <w:rsid w:val="00E85E5C"/>
    <w:rsid w:val="00E8611C"/>
    <w:rsid w:val="00E86260"/>
    <w:rsid w:val="00E862BF"/>
    <w:rsid w:val="00E863D3"/>
    <w:rsid w:val="00E865EE"/>
    <w:rsid w:val="00E86A87"/>
    <w:rsid w:val="00E87151"/>
    <w:rsid w:val="00E8731D"/>
    <w:rsid w:val="00E87394"/>
    <w:rsid w:val="00E87D7A"/>
    <w:rsid w:val="00E87DF3"/>
    <w:rsid w:val="00E90031"/>
    <w:rsid w:val="00E9018C"/>
    <w:rsid w:val="00E9021F"/>
    <w:rsid w:val="00E902E6"/>
    <w:rsid w:val="00E9072D"/>
    <w:rsid w:val="00E907A1"/>
    <w:rsid w:val="00E908B0"/>
    <w:rsid w:val="00E909C8"/>
    <w:rsid w:val="00E90E9F"/>
    <w:rsid w:val="00E91024"/>
    <w:rsid w:val="00E910E9"/>
    <w:rsid w:val="00E917E6"/>
    <w:rsid w:val="00E9184C"/>
    <w:rsid w:val="00E919DF"/>
    <w:rsid w:val="00E91D63"/>
    <w:rsid w:val="00E927C2"/>
    <w:rsid w:val="00E927C3"/>
    <w:rsid w:val="00E9298E"/>
    <w:rsid w:val="00E92A1C"/>
    <w:rsid w:val="00E92A95"/>
    <w:rsid w:val="00E93837"/>
    <w:rsid w:val="00E93B39"/>
    <w:rsid w:val="00E93E82"/>
    <w:rsid w:val="00E93FF7"/>
    <w:rsid w:val="00E943AF"/>
    <w:rsid w:val="00E946CB"/>
    <w:rsid w:val="00E94767"/>
    <w:rsid w:val="00E949B2"/>
    <w:rsid w:val="00E94B33"/>
    <w:rsid w:val="00E94CB2"/>
    <w:rsid w:val="00E95786"/>
    <w:rsid w:val="00E957F5"/>
    <w:rsid w:val="00E95831"/>
    <w:rsid w:val="00E96039"/>
    <w:rsid w:val="00E960D6"/>
    <w:rsid w:val="00E960DD"/>
    <w:rsid w:val="00E962DA"/>
    <w:rsid w:val="00E9660E"/>
    <w:rsid w:val="00E9665F"/>
    <w:rsid w:val="00E96952"/>
    <w:rsid w:val="00E9720D"/>
    <w:rsid w:val="00E972B2"/>
    <w:rsid w:val="00E975BA"/>
    <w:rsid w:val="00E9778F"/>
    <w:rsid w:val="00EA0020"/>
    <w:rsid w:val="00EA098C"/>
    <w:rsid w:val="00EA0AF0"/>
    <w:rsid w:val="00EA0D3D"/>
    <w:rsid w:val="00EA0F22"/>
    <w:rsid w:val="00EA10E5"/>
    <w:rsid w:val="00EA113F"/>
    <w:rsid w:val="00EA17F2"/>
    <w:rsid w:val="00EA1933"/>
    <w:rsid w:val="00EA1AF6"/>
    <w:rsid w:val="00EA2077"/>
    <w:rsid w:val="00EA2438"/>
    <w:rsid w:val="00EA2639"/>
    <w:rsid w:val="00EA2AEF"/>
    <w:rsid w:val="00EA2BCE"/>
    <w:rsid w:val="00EA2C3F"/>
    <w:rsid w:val="00EA2E1F"/>
    <w:rsid w:val="00EA2E33"/>
    <w:rsid w:val="00EA3664"/>
    <w:rsid w:val="00EA3F52"/>
    <w:rsid w:val="00EA435A"/>
    <w:rsid w:val="00EA44D3"/>
    <w:rsid w:val="00EA4596"/>
    <w:rsid w:val="00EA516D"/>
    <w:rsid w:val="00EA51BE"/>
    <w:rsid w:val="00EA5BB6"/>
    <w:rsid w:val="00EA6001"/>
    <w:rsid w:val="00EA617E"/>
    <w:rsid w:val="00EA63C3"/>
    <w:rsid w:val="00EA65D9"/>
    <w:rsid w:val="00EA66CD"/>
    <w:rsid w:val="00EA6DCB"/>
    <w:rsid w:val="00EA6F21"/>
    <w:rsid w:val="00EA72B4"/>
    <w:rsid w:val="00EA7446"/>
    <w:rsid w:val="00EA7843"/>
    <w:rsid w:val="00EA7AEE"/>
    <w:rsid w:val="00EB04E2"/>
    <w:rsid w:val="00EB0654"/>
    <w:rsid w:val="00EB1D16"/>
    <w:rsid w:val="00EB1DBE"/>
    <w:rsid w:val="00EB2824"/>
    <w:rsid w:val="00EB3096"/>
    <w:rsid w:val="00EB3137"/>
    <w:rsid w:val="00EB31B8"/>
    <w:rsid w:val="00EB3237"/>
    <w:rsid w:val="00EB3688"/>
    <w:rsid w:val="00EB3846"/>
    <w:rsid w:val="00EB4272"/>
    <w:rsid w:val="00EB429D"/>
    <w:rsid w:val="00EB4392"/>
    <w:rsid w:val="00EB4646"/>
    <w:rsid w:val="00EB464D"/>
    <w:rsid w:val="00EB4ABE"/>
    <w:rsid w:val="00EB4F12"/>
    <w:rsid w:val="00EB52C6"/>
    <w:rsid w:val="00EB5636"/>
    <w:rsid w:val="00EB5A6F"/>
    <w:rsid w:val="00EB5B09"/>
    <w:rsid w:val="00EB5BB1"/>
    <w:rsid w:val="00EB5D5B"/>
    <w:rsid w:val="00EB5E9B"/>
    <w:rsid w:val="00EB614D"/>
    <w:rsid w:val="00EB6967"/>
    <w:rsid w:val="00EB6B97"/>
    <w:rsid w:val="00EB6BB9"/>
    <w:rsid w:val="00EB6BD1"/>
    <w:rsid w:val="00EB6BFE"/>
    <w:rsid w:val="00EB6E2F"/>
    <w:rsid w:val="00EB6F9C"/>
    <w:rsid w:val="00EB72A9"/>
    <w:rsid w:val="00EC040F"/>
    <w:rsid w:val="00EC0489"/>
    <w:rsid w:val="00EC05D0"/>
    <w:rsid w:val="00EC0835"/>
    <w:rsid w:val="00EC0A4A"/>
    <w:rsid w:val="00EC0CE9"/>
    <w:rsid w:val="00EC1537"/>
    <w:rsid w:val="00EC1A59"/>
    <w:rsid w:val="00EC1B29"/>
    <w:rsid w:val="00EC1B70"/>
    <w:rsid w:val="00EC1B79"/>
    <w:rsid w:val="00EC1E71"/>
    <w:rsid w:val="00EC1FB8"/>
    <w:rsid w:val="00EC20CB"/>
    <w:rsid w:val="00EC226B"/>
    <w:rsid w:val="00EC2D5C"/>
    <w:rsid w:val="00EC2EAA"/>
    <w:rsid w:val="00EC34A8"/>
    <w:rsid w:val="00EC3573"/>
    <w:rsid w:val="00EC365E"/>
    <w:rsid w:val="00EC3856"/>
    <w:rsid w:val="00EC42E3"/>
    <w:rsid w:val="00EC4780"/>
    <w:rsid w:val="00EC47B2"/>
    <w:rsid w:val="00EC4979"/>
    <w:rsid w:val="00EC4ADE"/>
    <w:rsid w:val="00EC4DDD"/>
    <w:rsid w:val="00EC4F47"/>
    <w:rsid w:val="00EC4FAF"/>
    <w:rsid w:val="00EC5984"/>
    <w:rsid w:val="00EC5B1D"/>
    <w:rsid w:val="00EC5BD1"/>
    <w:rsid w:val="00EC658B"/>
    <w:rsid w:val="00EC65DE"/>
    <w:rsid w:val="00EC679C"/>
    <w:rsid w:val="00EC68D9"/>
    <w:rsid w:val="00EC6E20"/>
    <w:rsid w:val="00EC6E9D"/>
    <w:rsid w:val="00EC708E"/>
    <w:rsid w:val="00EC7124"/>
    <w:rsid w:val="00EC7307"/>
    <w:rsid w:val="00EC76BC"/>
    <w:rsid w:val="00EC770D"/>
    <w:rsid w:val="00EC7A1A"/>
    <w:rsid w:val="00EC7D22"/>
    <w:rsid w:val="00EC7E7B"/>
    <w:rsid w:val="00EC7F26"/>
    <w:rsid w:val="00EC7F6A"/>
    <w:rsid w:val="00ED05B9"/>
    <w:rsid w:val="00ED0802"/>
    <w:rsid w:val="00ED0955"/>
    <w:rsid w:val="00ED0E27"/>
    <w:rsid w:val="00ED143F"/>
    <w:rsid w:val="00ED14C5"/>
    <w:rsid w:val="00ED1663"/>
    <w:rsid w:val="00ED2B40"/>
    <w:rsid w:val="00ED2DB8"/>
    <w:rsid w:val="00ED2FBC"/>
    <w:rsid w:val="00ED3004"/>
    <w:rsid w:val="00ED3385"/>
    <w:rsid w:val="00ED34CC"/>
    <w:rsid w:val="00ED37C8"/>
    <w:rsid w:val="00ED443D"/>
    <w:rsid w:val="00ED44F8"/>
    <w:rsid w:val="00ED4B97"/>
    <w:rsid w:val="00ED5132"/>
    <w:rsid w:val="00ED5705"/>
    <w:rsid w:val="00ED5765"/>
    <w:rsid w:val="00ED61DB"/>
    <w:rsid w:val="00ED6235"/>
    <w:rsid w:val="00ED6384"/>
    <w:rsid w:val="00ED6B20"/>
    <w:rsid w:val="00ED700F"/>
    <w:rsid w:val="00ED7D65"/>
    <w:rsid w:val="00ED7D8A"/>
    <w:rsid w:val="00EE026B"/>
    <w:rsid w:val="00EE11F9"/>
    <w:rsid w:val="00EE12D0"/>
    <w:rsid w:val="00EE1DA7"/>
    <w:rsid w:val="00EE2064"/>
    <w:rsid w:val="00EE21B1"/>
    <w:rsid w:val="00EE2456"/>
    <w:rsid w:val="00EE2562"/>
    <w:rsid w:val="00EE26C5"/>
    <w:rsid w:val="00EE2826"/>
    <w:rsid w:val="00EE300C"/>
    <w:rsid w:val="00EE3092"/>
    <w:rsid w:val="00EE33C7"/>
    <w:rsid w:val="00EE3F97"/>
    <w:rsid w:val="00EE4157"/>
    <w:rsid w:val="00EE4432"/>
    <w:rsid w:val="00EE465C"/>
    <w:rsid w:val="00EE4689"/>
    <w:rsid w:val="00EE4859"/>
    <w:rsid w:val="00EE4C1C"/>
    <w:rsid w:val="00EE4CB0"/>
    <w:rsid w:val="00EE4FA2"/>
    <w:rsid w:val="00EE585F"/>
    <w:rsid w:val="00EE58A4"/>
    <w:rsid w:val="00EE5FA5"/>
    <w:rsid w:val="00EE6A68"/>
    <w:rsid w:val="00EE6FBF"/>
    <w:rsid w:val="00EE6FDB"/>
    <w:rsid w:val="00EE77A9"/>
    <w:rsid w:val="00EE7D7C"/>
    <w:rsid w:val="00EE7F76"/>
    <w:rsid w:val="00EF076B"/>
    <w:rsid w:val="00EF0AC7"/>
    <w:rsid w:val="00EF0B65"/>
    <w:rsid w:val="00EF0F58"/>
    <w:rsid w:val="00EF0FDC"/>
    <w:rsid w:val="00EF1326"/>
    <w:rsid w:val="00EF1430"/>
    <w:rsid w:val="00EF1614"/>
    <w:rsid w:val="00EF18E3"/>
    <w:rsid w:val="00EF19F1"/>
    <w:rsid w:val="00EF1D60"/>
    <w:rsid w:val="00EF1D6A"/>
    <w:rsid w:val="00EF1E0F"/>
    <w:rsid w:val="00EF1EAD"/>
    <w:rsid w:val="00EF206A"/>
    <w:rsid w:val="00EF214A"/>
    <w:rsid w:val="00EF21D3"/>
    <w:rsid w:val="00EF277E"/>
    <w:rsid w:val="00EF295F"/>
    <w:rsid w:val="00EF2B8C"/>
    <w:rsid w:val="00EF2CA9"/>
    <w:rsid w:val="00EF3774"/>
    <w:rsid w:val="00EF393D"/>
    <w:rsid w:val="00EF3AD9"/>
    <w:rsid w:val="00EF3C40"/>
    <w:rsid w:val="00EF4285"/>
    <w:rsid w:val="00EF4292"/>
    <w:rsid w:val="00EF441D"/>
    <w:rsid w:val="00EF48DD"/>
    <w:rsid w:val="00EF4A07"/>
    <w:rsid w:val="00EF513A"/>
    <w:rsid w:val="00EF51A8"/>
    <w:rsid w:val="00EF55EC"/>
    <w:rsid w:val="00EF5A55"/>
    <w:rsid w:val="00EF638A"/>
    <w:rsid w:val="00EF666A"/>
    <w:rsid w:val="00EF6C35"/>
    <w:rsid w:val="00EF6E5C"/>
    <w:rsid w:val="00EF708F"/>
    <w:rsid w:val="00EF72BA"/>
    <w:rsid w:val="00EF75BA"/>
    <w:rsid w:val="00EF7785"/>
    <w:rsid w:val="00EF782C"/>
    <w:rsid w:val="00EF78E4"/>
    <w:rsid w:val="00EF7A3D"/>
    <w:rsid w:val="00F00C18"/>
    <w:rsid w:val="00F0119C"/>
    <w:rsid w:val="00F01358"/>
    <w:rsid w:val="00F0142B"/>
    <w:rsid w:val="00F019DD"/>
    <w:rsid w:val="00F01AB5"/>
    <w:rsid w:val="00F01B9E"/>
    <w:rsid w:val="00F01FD6"/>
    <w:rsid w:val="00F020D2"/>
    <w:rsid w:val="00F0215C"/>
    <w:rsid w:val="00F021F4"/>
    <w:rsid w:val="00F023CC"/>
    <w:rsid w:val="00F02A3E"/>
    <w:rsid w:val="00F02E19"/>
    <w:rsid w:val="00F02F67"/>
    <w:rsid w:val="00F0337B"/>
    <w:rsid w:val="00F0341D"/>
    <w:rsid w:val="00F03550"/>
    <w:rsid w:val="00F03645"/>
    <w:rsid w:val="00F03BF4"/>
    <w:rsid w:val="00F03E0E"/>
    <w:rsid w:val="00F03EB9"/>
    <w:rsid w:val="00F04014"/>
    <w:rsid w:val="00F04387"/>
    <w:rsid w:val="00F04651"/>
    <w:rsid w:val="00F048F1"/>
    <w:rsid w:val="00F04D47"/>
    <w:rsid w:val="00F04F08"/>
    <w:rsid w:val="00F056BE"/>
    <w:rsid w:val="00F05FC4"/>
    <w:rsid w:val="00F065F4"/>
    <w:rsid w:val="00F0694C"/>
    <w:rsid w:val="00F06B09"/>
    <w:rsid w:val="00F06BD4"/>
    <w:rsid w:val="00F06FC1"/>
    <w:rsid w:val="00F07750"/>
    <w:rsid w:val="00F07BB2"/>
    <w:rsid w:val="00F105CE"/>
    <w:rsid w:val="00F108E0"/>
    <w:rsid w:val="00F10CCF"/>
    <w:rsid w:val="00F10E9B"/>
    <w:rsid w:val="00F11577"/>
    <w:rsid w:val="00F11A48"/>
    <w:rsid w:val="00F11A6E"/>
    <w:rsid w:val="00F11CD5"/>
    <w:rsid w:val="00F11E83"/>
    <w:rsid w:val="00F12173"/>
    <w:rsid w:val="00F1229F"/>
    <w:rsid w:val="00F1233E"/>
    <w:rsid w:val="00F12738"/>
    <w:rsid w:val="00F12D7E"/>
    <w:rsid w:val="00F13703"/>
    <w:rsid w:val="00F13AC0"/>
    <w:rsid w:val="00F13D4A"/>
    <w:rsid w:val="00F13DA5"/>
    <w:rsid w:val="00F146E6"/>
    <w:rsid w:val="00F147EC"/>
    <w:rsid w:val="00F14A36"/>
    <w:rsid w:val="00F14A6F"/>
    <w:rsid w:val="00F156EA"/>
    <w:rsid w:val="00F158A5"/>
    <w:rsid w:val="00F15AB9"/>
    <w:rsid w:val="00F15BE3"/>
    <w:rsid w:val="00F15DF9"/>
    <w:rsid w:val="00F15E91"/>
    <w:rsid w:val="00F161CF"/>
    <w:rsid w:val="00F16329"/>
    <w:rsid w:val="00F16553"/>
    <w:rsid w:val="00F1672C"/>
    <w:rsid w:val="00F16822"/>
    <w:rsid w:val="00F16995"/>
    <w:rsid w:val="00F16BE0"/>
    <w:rsid w:val="00F17943"/>
    <w:rsid w:val="00F17E5E"/>
    <w:rsid w:val="00F17E7C"/>
    <w:rsid w:val="00F17EC1"/>
    <w:rsid w:val="00F20189"/>
    <w:rsid w:val="00F20288"/>
    <w:rsid w:val="00F206C0"/>
    <w:rsid w:val="00F21236"/>
    <w:rsid w:val="00F2168D"/>
    <w:rsid w:val="00F21B29"/>
    <w:rsid w:val="00F21D1E"/>
    <w:rsid w:val="00F21E69"/>
    <w:rsid w:val="00F21FC3"/>
    <w:rsid w:val="00F2251F"/>
    <w:rsid w:val="00F22F8C"/>
    <w:rsid w:val="00F22FDA"/>
    <w:rsid w:val="00F2322C"/>
    <w:rsid w:val="00F23376"/>
    <w:rsid w:val="00F23438"/>
    <w:rsid w:val="00F23618"/>
    <w:rsid w:val="00F23D80"/>
    <w:rsid w:val="00F2443D"/>
    <w:rsid w:val="00F2446B"/>
    <w:rsid w:val="00F244B9"/>
    <w:rsid w:val="00F2453D"/>
    <w:rsid w:val="00F245B1"/>
    <w:rsid w:val="00F24D2C"/>
    <w:rsid w:val="00F2503B"/>
    <w:rsid w:val="00F257DC"/>
    <w:rsid w:val="00F25933"/>
    <w:rsid w:val="00F25CC3"/>
    <w:rsid w:val="00F263FD"/>
    <w:rsid w:val="00F266E2"/>
    <w:rsid w:val="00F26DF2"/>
    <w:rsid w:val="00F26EE5"/>
    <w:rsid w:val="00F273D3"/>
    <w:rsid w:val="00F27742"/>
    <w:rsid w:val="00F27B11"/>
    <w:rsid w:val="00F27C60"/>
    <w:rsid w:val="00F27F4D"/>
    <w:rsid w:val="00F30339"/>
    <w:rsid w:val="00F306AF"/>
    <w:rsid w:val="00F30D86"/>
    <w:rsid w:val="00F30DEF"/>
    <w:rsid w:val="00F30E6A"/>
    <w:rsid w:val="00F31738"/>
    <w:rsid w:val="00F3177E"/>
    <w:rsid w:val="00F31CC5"/>
    <w:rsid w:val="00F31F58"/>
    <w:rsid w:val="00F32535"/>
    <w:rsid w:val="00F327C5"/>
    <w:rsid w:val="00F329A4"/>
    <w:rsid w:val="00F32B16"/>
    <w:rsid w:val="00F33547"/>
    <w:rsid w:val="00F33E20"/>
    <w:rsid w:val="00F33EE5"/>
    <w:rsid w:val="00F33F53"/>
    <w:rsid w:val="00F34268"/>
    <w:rsid w:val="00F345F7"/>
    <w:rsid w:val="00F349F3"/>
    <w:rsid w:val="00F34BC5"/>
    <w:rsid w:val="00F34DCA"/>
    <w:rsid w:val="00F34F28"/>
    <w:rsid w:val="00F35418"/>
    <w:rsid w:val="00F35635"/>
    <w:rsid w:val="00F35C1E"/>
    <w:rsid w:val="00F35D2E"/>
    <w:rsid w:val="00F35D86"/>
    <w:rsid w:val="00F36991"/>
    <w:rsid w:val="00F36D7D"/>
    <w:rsid w:val="00F371DB"/>
    <w:rsid w:val="00F37346"/>
    <w:rsid w:val="00F373E4"/>
    <w:rsid w:val="00F37721"/>
    <w:rsid w:val="00F37B52"/>
    <w:rsid w:val="00F37FA9"/>
    <w:rsid w:val="00F40263"/>
    <w:rsid w:val="00F40289"/>
    <w:rsid w:val="00F402C2"/>
    <w:rsid w:val="00F402EA"/>
    <w:rsid w:val="00F4032B"/>
    <w:rsid w:val="00F409C7"/>
    <w:rsid w:val="00F40C21"/>
    <w:rsid w:val="00F40CF2"/>
    <w:rsid w:val="00F4101E"/>
    <w:rsid w:val="00F418A0"/>
    <w:rsid w:val="00F41B00"/>
    <w:rsid w:val="00F424A2"/>
    <w:rsid w:val="00F42851"/>
    <w:rsid w:val="00F42BF0"/>
    <w:rsid w:val="00F4315B"/>
    <w:rsid w:val="00F431CC"/>
    <w:rsid w:val="00F4360E"/>
    <w:rsid w:val="00F43DB4"/>
    <w:rsid w:val="00F44EFF"/>
    <w:rsid w:val="00F44F26"/>
    <w:rsid w:val="00F44FCC"/>
    <w:rsid w:val="00F45324"/>
    <w:rsid w:val="00F455D3"/>
    <w:rsid w:val="00F456CA"/>
    <w:rsid w:val="00F46DBB"/>
    <w:rsid w:val="00F4737A"/>
    <w:rsid w:val="00F4769A"/>
    <w:rsid w:val="00F47CF7"/>
    <w:rsid w:val="00F47EEA"/>
    <w:rsid w:val="00F50DF5"/>
    <w:rsid w:val="00F50FBD"/>
    <w:rsid w:val="00F516CD"/>
    <w:rsid w:val="00F51C18"/>
    <w:rsid w:val="00F51E70"/>
    <w:rsid w:val="00F51F92"/>
    <w:rsid w:val="00F521B2"/>
    <w:rsid w:val="00F5220D"/>
    <w:rsid w:val="00F522A1"/>
    <w:rsid w:val="00F52EA4"/>
    <w:rsid w:val="00F52EC1"/>
    <w:rsid w:val="00F5321F"/>
    <w:rsid w:val="00F532ED"/>
    <w:rsid w:val="00F5352B"/>
    <w:rsid w:val="00F53A4A"/>
    <w:rsid w:val="00F53AAF"/>
    <w:rsid w:val="00F53AE3"/>
    <w:rsid w:val="00F53EE0"/>
    <w:rsid w:val="00F53F5B"/>
    <w:rsid w:val="00F541D3"/>
    <w:rsid w:val="00F5423E"/>
    <w:rsid w:val="00F54727"/>
    <w:rsid w:val="00F551A2"/>
    <w:rsid w:val="00F5522C"/>
    <w:rsid w:val="00F552C9"/>
    <w:rsid w:val="00F558E7"/>
    <w:rsid w:val="00F559B0"/>
    <w:rsid w:val="00F55DC2"/>
    <w:rsid w:val="00F562D6"/>
    <w:rsid w:val="00F5664A"/>
    <w:rsid w:val="00F56AB7"/>
    <w:rsid w:val="00F56C17"/>
    <w:rsid w:val="00F56F9B"/>
    <w:rsid w:val="00F57178"/>
    <w:rsid w:val="00F57209"/>
    <w:rsid w:val="00F573ED"/>
    <w:rsid w:val="00F5784F"/>
    <w:rsid w:val="00F57B86"/>
    <w:rsid w:val="00F57CF8"/>
    <w:rsid w:val="00F57D4F"/>
    <w:rsid w:val="00F609CE"/>
    <w:rsid w:val="00F60F03"/>
    <w:rsid w:val="00F61741"/>
    <w:rsid w:val="00F61BD3"/>
    <w:rsid w:val="00F62119"/>
    <w:rsid w:val="00F62578"/>
    <w:rsid w:val="00F62C37"/>
    <w:rsid w:val="00F63485"/>
    <w:rsid w:val="00F63AB7"/>
    <w:rsid w:val="00F63C68"/>
    <w:rsid w:val="00F63E89"/>
    <w:rsid w:val="00F64540"/>
    <w:rsid w:val="00F6486D"/>
    <w:rsid w:val="00F648CC"/>
    <w:rsid w:val="00F6511E"/>
    <w:rsid w:val="00F6561C"/>
    <w:rsid w:val="00F6656B"/>
    <w:rsid w:val="00F66965"/>
    <w:rsid w:val="00F66D2D"/>
    <w:rsid w:val="00F66E90"/>
    <w:rsid w:val="00F6754D"/>
    <w:rsid w:val="00F677D1"/>
    <w:rsid w:val="00F6783F"/>
    <w:rsid w:val="00F67A9E"/>
    <w:rsid w:val="00F67AD9"/>
    <w:rsid w:val="00F67BD0"/>
    <w:rsid w:val="00F67ED4"/>
    <w:rsid w:val="00F70993"/>
    <w:rsid w:val="00F71568"/>
    <w:rsid w:val="00F71B3D"/>
    <w:rsid w:val="00F71DA5"/>
    <w:rsid w:val="00F7247C"/>
    <w:rsid w:val="00F72554"/>
    <w:rsid w:val="00F727A7"/>
    <w:rsid w:val="00F728D1"/>
    <w:rsid w:val="00F73217"/>
    <w:rsid w:val="00F73233"/>
    <w:rsid w:val="00F73592"/>
    <w:rsid w:val="00F73712"/>
    <w:rsid w:val="00F73CB3"/>
    <w:rsid w:val="00F73FCE"/>
    <w:rsid w:val="00F74296"/>
    <w:rsid w:val="00F7451B"/>
    <w:rsid w:val="00F7490B"/>
    <w:rsid w:val="00F74926"/>
    <w:rsid w:val="00F74DC7"/>
    <w:rsid w:val="00F74F6E"/>
    <w:rsid w:val="00F75140"/>
    <w:rsid w:val="00F7521B"/>
    <w:rsid w:val="00F752BE"/>
    <w:rsid w:val="00F753E0"/>
    <w:rsid w:val="00F759B5"/>
    <w:rsid w:val="00F76553"/>
    <w:rsid w:val="00F7699B"/>
    <w:rsid w:val="00F76CB3"/>
    <w:rsid w:val="00F76F80"/>
    <w:rsid w:val="00F77395"/>
    <w:rsid w:val="00F775E1"/>
    <w:rsid w:val="00F776D5"/>
    <w:rsid w:val="00F77BC3"/>
    <w:rsid w:val="00F80136"/>
    <w:rsid w:val="00F80161"/>
    <w:rsid w:val="00F8019A"/>
    <w:rsid w:val="00F806F7"/>
    <w:rsid w:val="00F80D0B"/>
    <w:rsid w:val="00F80E3A"/>
    <w:rsid w:val="00F80E81"/>
    <w:rsid w:val="00F8101A"/>
    <w:rsid w:val="00F812D0"/>
    <w:rsid w:val="00F81588"/>
    <w:rsid w:val="00F81B03"/>
    <w:rsid w:val="00F826E3"/>
    <w:rsid w:val="00F8320B"/>
    <w:rsid w:val="00F83530"/>
    <w:rsid w:val="00F8415E"/>
    <w:rsid w:val="00F8421C"/>
    <w:rsid w:val="00F8431D"/>
    <w:rsid w:val="00F845AF"/>
    <w:rsid w:val="00F8539B"/>
    <w:rsid w:val="00F8546D"/>
    <w:rsid w:val="00F85C6B"/>
    <w:rsid w:val="00F85D2A"/>
    <w:rsid w:val="00F85D60"/>
    <w:rsid w:val="00F860B5"/>
    <w:rsid w:val="00F861A7"/>
    <w:rsid w:val="00F861AA"/>
    <w:rsid w:val="00F868DA"/>
    <w:rsid w:val="00F86A28"/>
    <w:rsid w:val="00F86BA3"/>
    <w:rsid w:val="00F86E23"/>
    <w:rsid w:val="00F86F29"/>
    <w:rsid w:val="00F87846"/>
    <w:rsid w:val="00F8799C"/>
    <w:rsid w:val="00F87AAB"/>
    <w:rsid w:val="00F905E9"/>
    <w:rsid w:val="00F906DA"/>
    <w:rsid w:val="00F907EF"/>
    <w:rsid w:val="00F90DFD"/>
    <w:rsid w:val="00F91323"/>
    <w:rsid w:val="00F91367"/>
    <w:rsid w:val="00F91AD4"/>
    <w:rsid w:val="00F923ED"/>
    <w:rsid w:val="00F9260B"/>
    <w:rsid w:val="00F92775"/>
    <w:rsid w:val="00F92810"/>
    <w:rsid w:val="00F928C5"/>
    <w:rsid w:val="00F92B64"/>
    <w:rsid w:val="00F92D35"/>
    <w:rsid w:val="00F935EC"/>
    <w:rsid w:val="00F93755"/>
    <w:rsid w:val="00F93C82"/>
    <w:rsid w:val="00F93C90"/>
    <w:rsid w:val="00F9415D"/>
    <w:rsid w:val="00F9461E"/>
    <w:rsid w:val="00F94D76"/>
    <w:rsid w:val="00F94DBC"/>
    <w:rsid w:val="00F94DBF"/>
    <w:rsid w:val="00F950AA"/>
    <w:rsid w:val="00F95212"/>
    <w:rsid w:val="00F95401"/>
    <w:rsid w:val="00F955F4"/>
    <w:rsid w:val="00F9560E"/>
    <w:rsid w:val="00F958DF"/>
    <w:rsid w:val="00F95B65"/>
    <w:rsid w:val="00F95D4F"/>
    <w:rsid w:val="00F96190"/>
    <w:rsid w:val="00F962AB"/>
    <w:rsid w:val="00F9661F"/>
    <w:rsid w:val="00F96640"/>
    <w:rsid w:val="00F96978"/>
    <w:rsid w:val="00F969E4"/>
    <w:rsid w:val="00F96EAD"/>
    <w:rsid w:val="00F9723A"/>
    <w:rsid w:val="00F97489"/>
    <w:rsid w:val="00F97503"/>
    <w:rsid w:val="00F976E1"/>
    <w:rsid w:val="00F97C83"/>
    <w:rsid w:val="00F97E2E"/>
    <w:rsid w:val="00FA0AEB"/>
    <w:rsid w:val="00FA0BB5"/>
    <w:rsid w:val="00FA0D12"/>
    <w:rsid w:val="00FA0D95"/>
    <w:rsid w:val="00FA1325"/>
    <w:rsid w:val="00FA1A9D"/>
    <w:rsid w:val="00FA1E82"/>
    <w:rsid w:val="00FA204A"/>
    <w:rsid w:val="00FA24EC"/>
    <w:rsid w:val="00FA2776"/>
    <w:rsid w:val="00FA2846"/>
    <w:rsid w:val="00FA2A00"/>
    <w:rsid w:val="00FA3014"/>
    <w:rsid w:val="00FA31FC"/>
    <w:rsid w:val="00FA3501"/>
    <w:rsid w:val="00FA3CED"/>
    <w:rsid w:val="00FA4013"/>
    <w:rsid w:val="00FA437E"/>
    <w:rsid w:val="00FA43DA"/>
    <w:rsid w:val="00FA460B"/>
    <w:rsid w:val="00FA464C"/>
    <w:rsid w:val="00FA475B"/>
    <w:rsid w:val="00FA4886"/>
    <w:rsid w:val="00FA4DB8"/>
    <w:rsid w:val="00FA4E21"/>
    <w:rsid w:val="00FA4E3E"/>
    <w:rsid w:val="00FA5280"/>
    <w:rsid w:val="00FA52C3"/>
    <w:rsid w:val="00FA5453"/>
    <w:rsid w:val="00FA54E4"/>
    <w:rsid w:val="00FA56C7"/>
    <w:rsid w:val="00FA5710"/>
    <w:rsid w:val="00FA5B70"/>
    <w:rsid w:val="00FA5B8B"/>
    <w:rsid w:val="00FA5C29"/>
    <w:rsid w:val="00FA6316"/>
    <w:rsid w:val="00FA63D8"/>
    <w:rsid w:val="00FA6954"/>
    <w:rsid w:val="00FA6C83"/>
    <w:rsid w:val="00FA6CF8"/>
    <w:rsid w:val="00FA7018"/>
    <w:rsid w:val="00FA70EF"/>
    <w:rsid w:val="00FA749D"/>
    <w:rsid w:val="00FA7510"/>
    <w:rsid w:val="00FA77E1"/>
    <w:rsid w:val="00FA7821"/>
    <w:rsid w:val="00FA7F3C"/>
    <w:rsid w:val="00FB04AF"/>
    <w:rsid w:val="00FB07DE"/>
    <w:rsid w:val="00FB0836"/>
    <w:rsid w:val="00FB14BC"/>
    <w:rsid w:val="00FB194A"/>
    <w:rsid w:val="00FB1C03"/>
    <w:rsid w:val="00FB1E44"/>
    <w:rsid w:val="00FB1EE5"/>
    <w:rsid w:val="00FB1FB1"/>
    <w:rsid w:val="00FB2CD5"/>
    <w:rsid w:val="00FB2D7C"/>
    <w:rsid w:val="00FB2F08"/>
    <w:rsid w:val="00FB354D"/>
    <w:rsid w:val="00FB3DBF"/>
    <w:rsid w:val="00FB4029"/>
    <w:rsid w:val="00FB40FC"/>
    <w:rsid w:val="00FB465D"/>
    <w:rsid w:val="00FB46F2"/>
    <w:rsid w:val="00FB4934"/>
    <w:rsid w:val="00FB497E"/>
    <w:rsid w:val="00FB4AB1"/>
    <w:rsid w:val="00FB4B1D"/>
    <w:rsid w:val="00FB4B51"/>
    <w:rsid w:val="00FB540B"/>
    <w:rsid w:val="00FB57CA"/>
    <w:rsid w:val="00FB5BB2"/>
    <w:rsid w:val="00FB6572"/>
    <w:rsid w:val="00FB683F"/>
    <w:rsid w:val="00FB68D5"/>
    <w:rsid w:val="00FB6B2A"/>
    <w:rsid w:val="00FB6C90"/>
    <w:rsid w:val="00FB719F"/>
    <w:rsid w:val="00FB734E"/>
    <w:rsid w:val="00FB73C4"/>
    <w:rsid w:val="00FB769B"/>
    <w:rsid w:val="00FB7922"/>
    <w:rsid w:val="00FB7967"/>
    <w:rsid w:val="00FB7CC6"/>
    <w:rsid w:val="00FC00B4"/>
    <w:rsid w:val="00FC05DE"/>
    <w:rsid w:val="00FC086F"/>
    <w:rsid w:val="00FC095B"/>
    <w:rsid w:val="00FC09BC"/>
    <w:rsid w:val="00FC0A62"/>
    <w:rsid w:val="00FC0D99"/>
    <w:rsid w:val="00FC0E9F"/>
    <w:rsid w:val="00FC1128"/>
    <w:rsid w:val="00FC1447"/>
    <w:rsid w:val="00FC1536"/>
    <w:rsid w:val="00FC1859"/>
    <w:rsid w:val="00FC1F41"/>
    <w:rsid w:val="00FC264C"/>
    <w:rsid w:val="00FC2A42"/>
    <w:rsid w:val="00FC2EF1"/>
    <w:rsid w:val="00FC307A"/>
    <w:rsid w:val="00FC31CB"/>
    <w:rsid w:val="00FC3281"/>
    <w:rsid w:val="00FC3A7E"/>
    <w:rsid w:val="00FC3FA1"/>
    <w:rsid w:val="00FC496C"/>
    <w:rsid w:val="00FC4AD5"/>
    <w:rsid w:val="00FC52CE"/>
    <w:rsid w:val="00FC535C"/>
    <w:rsid w:val="00FC53FF"/>
    <w:rsid w:val="00FC5628"/>
    <w:rsid w:val="00FC56C8"/>
    <w:rsid w:val="00FC5ADA"/>
    <w:rsid w:val="00FC5C45"/>
    <w:rsid w:val="00FC5C85"/>
    <w:rsid w:val="00FC629B"/>
    <w:rsid w:val="00FC6427"/>
    <w:rsid w:val="00FC6AA8"/>
    <w:rsid w:val="00FC7200"/>
    <w:rsid w:val="00FC7382"/>
    <w:rsid w:val="00FC7854"/>
    <w:rsid w:val="00FC7A98"/>
    <w:rsid w:val="00FC7AA0"/>
    <w:rsid w:val="00FC7BA8"/>
    <w:rsid w:val="00FD072E"/>
    <w:rsid w:val="00FD0AB6"/>
    <w:rsid w:val="00FD0E80"/>
    <w:rsid w:val="00FD16C4"/>
    <w:rsid w:val="00FD19BA"/>
    <w:rsid w:val="00FD1E0E"/>
    <w:rsid w:val="00FD1E92"/>
    <w:rsid w:val="00FD2130"/>
    <w:rsid w:val="00FD2862"/>
    <w:rsid w:val="00FD2C06"/>
    <w:rsid w:val="00FD2E67"/>
    <w:rsid w:val="00FD3065"/>
    <w:rsid w:val="00FD30F9"/>
    <w:rsid w:val="00FD37A9"/>
    <w:rsid w:val="00FD3868"/>
    <w:rsid w:val="00FD3A06"/>
    <w:rsid w:val="00FD3FDB"/>
    <w:rsid w:val="00FD3FEE"/>
    <w:rsid w:val="00FD478C"/>
    <w:rsid w:val="00FD4A21"/>
    <w:rsid w:val="00FD4C6C"/>
    <w:rsid w:val="00FD4E1A"/>
    <w:rsid w:val="00FD5843"/>
    <w:rsid w:val="00FD5B9F"/>
    <w:rsid w:val="00FD5E89"/>
    <w:rsid w:val="00FD5F2E"/>
    <w:rsid w:val="00FD6384"/>
    <w:rsid w:val="00FD69BC"/>
    <w:rsid w:val="00FD6A43"/>
    <w:rsid w:val="00FD6ACF"/>
    <w:rsid w:val="00FD71D2"/>
    <w:rsid w:val="00FD7220"/>
    <w:rsid w:val="00FD76F9"/>
    <w:rsid w:val="00FD7D55"/>
    <w:rsid w:val="00FD7F1A"/>
    <w:rsid w:val="00FE061A"/>
    <w:rsid w:val="00FE0766"/>
    <w:rsid w:val="00FE0BB5"/>
    <w:rsid w:val="00FE0F14"/>
    <w:rsid w:val="00FE1C72"/>
    <w:rsid w:val="00FE2058"/>
    <w:rsid w:val="00FE28F4"/>
    <w:rsid w:val="00FE2A02"/>
    <w:rsid w:val="00FE2A39"/>
    <w:rsid w:val="00FE2D4F"/>
    <w:rsid w:val="00FE2F8E"/>
    <w:rsid w:val="00FE315C"/>
    <w:rsid w:val="00FE333F"/>
    <w:rsid w:val="00FE33AB"/>
    <w:rsid w:val="00FE360B"/>
    <w:rsid w:val="00FE3754"/>
    <w:rsid w:val="00FE399E"/>
    <w:rsid w:val="00FE39E5"/>
    <w:rsid w:val="00FE3AD2"/>
    <w:rsid w:val="00FE4404"/>
    <w:rsid w:val="00FE495C"/>
    <w:rsid w:val="00FE4BC4"/>
    <w:rsid w:val="00FE5275"/>
    <w:rsid w:val="00FE598C"/>
    <w:rsid w:val="00FE5A5C"/>
    <w:rsid w:val="00FE5F34"/>
    <w:rsid w:val="00FE5F8E"/>
    <w:rsid w:val="00FE6178"/>
    <w:rsid w:val="00FE6329"/>
    <w:rsid w:val="00FE6771"/>
    <w:rsid w:val="00FE6C56"/>
    <w:rsid w:val="00FE72A6"/>
    <w:rsid w:val="00FE7FBF"/>
    <w:rsid w:val="00FF07BC"/>
    <w:rsid w:val="00FF0883"/>
    <w:rsid w:val="00FF1076"/>
    <w:rsid w:val="00FF10E8"/>
    <w:rsid w:val="00FF11F7"/>
    <w:rsid w:val="00FF13AF"/>
    <w:rsid w:val="00FF1A0B"/>
    <w:rsid w:val="00FF1D1D"/>
    <w:rsid w:val="00FF1E62"/>
    <w:rsid w:val="00FF1FCF"/>
    <w:rsid w:val="00FF207F"/>
    <w:rsid w:val="00FF21BD"/>
    <w:rsid w:val="00FF2292"/>
    <w:rsid w:val="00FF2540"/>
    <w:rsid w:val="00FF28C6"/>
    <w:rsid w:val="00FF2C4E"/>
    <w:rsid w:val="00FF32C0"/>
    <w:rsid w:val="00FF3339"/>
    <w:rsid w:val="00FF343F"/>
    <w:rsid w:val="00FF3ABB"/>
    <w:rsid w:val="00FF408E"/>
    <w:rsid w:val="00FF421D"/>
    <w:rsid w:val="00FF4547"/>
    <w:rsid w:val="00FF4A49"/>
    <w:rsid w:val="00FF4D0F"/>
    <w:rsid w:val="00FF5446"/>
    <w:rsid w:val="00FF55E8"/>
    <w:rsid w:val="00FF57CB"/>
    <w:rsid w:val="00FF5886"/>
    <w:rsid w:val="00FF59FB"/>
    <w:rsid w:val="00FF5B72"/>
    <w:rsid w:val="00FF5C5D"/>
    <w:rsid w:val="00FF67C6"/>
    <w:rsid w:val="00FF6D24"/>
    <w:rsid w:val="00FF6EF0"/>
    <w:rsid w:val="00FF7607"/>
    <w:rsid w:val="00FF7692"/>
    <w:rsid w:val="00FF77D7"/>
    <w:rsid w:val="00FF77E4"/>
    <w:rsid w:val="00FF7814"/>
    <w:rsid w:val="00FF7A25"/>
    <w:rsid w:val="00FF7CA8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0895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Body"/>
    <w:qFormat/>
    <w:rsid w:val="00F158A5"/>
    <w:pPr>
      <w:spacing w:before="120" w:after="120" w:line="240" w:lineRule="atLeast"/>
      <w:jc w:val="both"/>
    </w:pPr>
    <w:rPr>
      <w:rFonts w:ascii="Times" w:hAnsi="Times"/>
      <w:color w:val="000000"/>
    </w:rPr>
  </w:style>
  <w:style w:type="paragraph" w:styleId="Heading1">
    <w:name w:val="heading 1"/>
    <w:aliases w:val="heading 1,HeadA,h1"/>
    <w:basedOn w:val="Normal"/>
    <w:link w:val="Heading1Char"/>
    <w:qFormat/>
    <w:rsid w:val="00F158A5"/>
    <w:pPr>
      <w:keepNext/>
      <w:spacing w:before="320" w:after="160"/>
      <w:outlineLvl w:val="0"/>
    </w:pPr>
    <w:rPr>
      <w:b/>
      <w:color w:val="FF0000"/>
      <w:sz w:val="36"/>
    </w:rPr>
  </w:style>
  <w:style w:type="paragraph" w:styleId="Heading2">
    <w:name w:val="heading 2"/>
    <w:aliases w:val="heading 2,HeadB,h2"/>
    <w:basedOn w:val="Normal"/>
    <w:qFormat/>
    <w:rsid w:val="00F158A5"/>
    <w:pPr>
      <w:keepNext/>
      <w:spacing w:before="240"/>
      <w:outlineLvl w:val="1"/>
    </w:pPr>
    <w:rPr>
      <w:b/>
      <w:color w:val="FF0000"/>
      <w:sz w:val="28"/>
    </w:rPr>
  </w:style>
  <w:style w:type="paragraph" w:styleId="Heading3">
    <w:name w:val="heading 3"/>
    <w:aliases w:val="heading 3,HeadC,h3"/>
    <w:basedOn w:val="Normal"/>
    <w:qFormat/>
    <w:rsid w:val="00F158A5"/>
    <w:pPr>
      <w:keepNext/>
      <w:spacing w:before="160" w:after="80"/>
      <w:outlineLvl w:val="2"/>
    </w:pPr>
    <w:rPr>
      <w:b/>
      <w:color w:val="FF0000"/>
    </w:rPr>
  </w:style>
  <w:style w:type="paragraph" w:styleId="Heading4">
    <w:name w:val="heading 4"/>
    <w:aliases w:val="heading 4,HeadD,h4"/>
    <w:basedOn w:val="Normal"/>
    <w:qFormat/>
    <w:rsid w:val="00F158A5"/>
    <w:pPr>
      <w:keepNext/>
      <w:spacing w:after="60"/>
      <w:outlineLvl w:val="3"/>
    </w:pPr>
    <w:rPr>
      <w:b/>
      <w:color w:val="FF0000"/>
    </w:rPr>
  </w:style>
  <w:style w:type="paragraph" w:styleId="Heading5">
    <w:name w:val="heading 5"/>
    <w:aliases w:val="heading 5,RefName,NutTerm,r1"/>
    <w:basedOn w:val="Normal"/>
    <w:qFormat/>
    <w:rsid w:val="00F158A5"/>
    <w:pPr>
      <w:keepNext/>
      <w:pBdr>
        <w:top w:val="single" w:sz="6" w:space="2" w:color="auto"/>
      </w:pBdr>
      <w:spacing w:before="60" w:after="60"/>
      <w:outlineLvl w:val="4"/>
    </w:pPr>
    <w:rPr>
      <w:b/>
      <w:color w:val="FF00FF"/>
      <w:sz w:val="28"/>
    </w:rPr>
  </w:style>
  <w:style w:type="paragraph" w:styleId="Heading6">
    <w:name w:val="heading 6"/>
    <w:aliases w:val="heading 6,RefSectA,NutListTitle,r2"/>
    <w:basedOn w:val="Normal"/>
    <w:qFormat/>
    <w:rsid w:val="00F158A5"/>
    <w:pPr>
      <w:keepNext/>
      <w:spacing w:before="60" w:after="60"/>
      <w:outlineLvl w:val="5"/>
    </w:pPr>
    <w:rPr>
      <w:b/>
      <w:color w:val="FF00FF"/>
    </w:rPr>
  </w:style>
  <w:style w:type="paragraph" w:styleId="Heading7">
    <w:name w:val="heading 7"/>
    <w:aliases w:val="heading 7,RefSectB,r3"/>
    <w:basedOn w:val="Normal"/>
    <w:qFormat/>
    <w:rsid w:val="00F158A5"/>
    <w:pPr>
      <w:keepNext/>
      <w:spacing w:before="40" w:after="40"/>
      <w:ind w:left="360"/>
      <w:outlineLvl w:val="6"/>
    </w:pPr>
    <w:rPr>
      <w:b/>
      <w:color w:val="FF00FF"/>
    </w:rPr>
  </w:style>
  <w:style w:type="paragraph" w:styleId="Heading8">
    <w:name w:val="heading 8"/>
    <w:aliases w:val="heading 8,RefSectC,r4"/>
    <w:basedOn w:val="Normal"/>
    <w:qFormat/>
    <w:rsid w:val="00F158A5"/>
    <w:pPr>
      <w:spacing w:before="40" w:after="40"/>
      <w:ind w:left="720"/>
      <w:outlineLvl w:val="7"/>
    </w:pPr>
    <w:rPr>
      <w:rFonts w:ascii="Helvetica" w:hAnsi="Helvetica"/>
      <w:b/>
      <w:color w:val="FF00FF"/>
      <w:sz w:val="18"/>
    </w:rPr>
  </w:style>
  <w:style w:type="paragraph" w:styleId="Heading9">
    <w:name w:val="heading 9"/>
    <w:aliases w:val="heading 9,RefSectD,r5"/>
    <w:basedOn w:val="Normal"/>
    <w:qFormat/>
    <w:rsid w:val="00F158A5"/>
    <w:pPr>
      <w:spacing w:before="40" w:after="40"/>
      <w:ind w:left="1080"/>
      <w:outlineLvl w:val="8"/>
    </w:pPr>
    <w:rPr>
      <w:rFonts w:ascii="Helvetica" w:hAnsi="Helvetica"/>
      <w:b/>
      <w:color w:val="FF00FF"/>
      <w:sz w:val="18"/>
    </w:rPr>
  </w:style>
  <w:style w:type="character" w:default="1" w:styleId="DefaultParagraphFont">
    <w:name w:val="Default Paragraph Font"/>
    <w:semiHidden/>
    <w:rsid w:val="00F158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158A5"/>
  </w:style>
  <w:style w:type="paragraph" w:styleId="BodyText">
    <w:name w:val="Body Text"/>
    <w:aliases w:val="b"/>
    <w:link w:val="BodyTextChar"/>
    <w:rsid w:val="00AE1827"/>
    <w:pPr>
      <w:spacing w:before="120" w:after="120"/>
      <w:jc w:val="both"/>
    </w:pPr>
    <w:rPr>
      <w:rFonts w:ascii="Times" w:hAnsi="Times"/>
      <w:color w:val="000000"/>
    </w:rPr>
  </w:style>
  <w:style w:type="paragraph" w:customStyle="1" w:styleId="ListBullet">
    <w:name w:val="&gt;ListBullet"/>
    <w:aliases w:val="&gt;lb"/>
    <w:basedOn w:val="Normal"/>
    <w:rsid w:val="00F158A5"/>
    <w:pPr>
      <w:numPr>
        <w:numId w:val="1"/>
      </w:numPr>
      <w:tabs>
        <w:tab w:val="clear" w:pos="360"/>
      </w:tabs>
      <w:spacing w:before="80" w:after="80"/>
      <w:ind w:left="720"/>
    </w:pPr>
    <w:rPr>
      <w:color w:val="800000"/>
    </w:rPr>
  </w:style>
  <w:style w:type="paragraph" w:customStyle="1" w:styleId="ListBullet1">
    <w:name w:val="ListBullet..."/>
    <w:aliases w:val="lbb"/>
    <w:basedOn w:val="Normal"/>
    <w:rsid w:val="00F158A5"/>
    <w:pPr>
      <w:spacing w:before="80" w:after="80"/>
      <w:ind w:left="360"/>
    </w:pPr>
    <w:rPr>
      <w:color w:val="800000"/>
    </w:rPr>
  </w:style>
  <w:style w:type="paragraph" w:customStyle="1" w:styleId="ListBullet2">
    <w:name w:val="&gt;ListBullet..."/>
    <w:aliases w:val="&gt;lbb"/>
    <w:basedOn w:val="ListBullet1"/>
    <w:rsid w:val="00F158A5"/>
    <w:pPr>
      <w:ind w:left="720"/>
    </w:pPr>
  </w:style>
  <w:style w:type="paragraph" w:customStyle="1" w:styleId="ListBullet0">
    <w:name w:val="ListBullet"/>
    <w:aliases w:val="lb"/>
    <w:basedOn w:val="Normal"/>
    <w:link w:val="ListBulletChar"/>
    <w:rsid w:val="00F158A5"/>
    <w:pPr>
      <w:numPr>
        <w:numId w:val="2"/>
      </w:numPr>
      <w:spacing w:before="80" w:after="80"/>
    </w:pPr>
    <w:rPr>
      <w:color w:val="800000"/>
    </w:rPr>
  </w:style>
  <w:style w:type="paragraph" w:customStyle="1" w:styleId="ListNumber">
    <w:name w:val="ListNumber"/>
    <w:aliases w:val="ln"/>
    <w:basedOn w:val="ListBullet0"/>
    <w:rsid w:val="00F158A5"/>
    <w:pPr>
      <w:spacing w:line="240" w:lineRule="auto"/>
    </w:pPr>
    <w:rPr>
      <w:snapToGrid w:val="0"/>
      <w:color w:val="000080"/>
    </w:rPr>
  </w:style>
  <w:style w:type="paragraph" w:customStyle="1" w:styleId="ListNumber0">
    <w:name w:val="&gt;ListNumber"/>
    <w:aliases w:val="&gt;ln"/>
    <w:basedOn w:val="ListNumber"/>
    <w:rsid w:val="00F158A5"/>
    <w:pPr>
      <w:ind w:left="720"/>
    </w:pPr>
  </w:style>
  <w:style w:type="paragraph" w:customStyle="1" w:styleId="ListNumber1">
    <w:name w:val="ListNumber..."/>
    <w:aliases w:val="lnn"/>
    <w:basedOn w:val="ListBullet1"/>
    <w:rsid w:val="00F158A5"/>
    <w:rPr>
      <w:color w:val="000080"/>
    </w:rPr>
  </w:style>
  <w:style w:type="paragraph" w:customStyle="1" w:styleId="ListNumber2">
    <w:name w:val="&gt;ListNumber..."/>
    <w:aliases w:val="&gt;lnn"/>
    <w:basedOn w:val="ListNumber1"/>
    <w:rsid w:val="00F158A5"/>
    <w:pPr>
      <w:ind w:left="720"/>
    </w:pPr>
  </w:style>
  <w:style w:type="paragraph" w:customStyle="1" w:styleId="ListVariable">
    <w:name w:val="ListVariable"/>
    <w:aliases w:val="lv"/>
    <w:basedOn w:val="Normal"/>
    <w:next w:val="Normal"/>
    <w:rsid w:val="00F158A5"/>
    <w:pPr>
      <w:spacing w:before="0" w:after="80"/>
      <w:ind w:left="360"/>
    </w:pPr>
    <w:rPr>
      <w:color w:val="008000"/>
    </w:rPr>
  </w:style>
  <w:style w:type="paragraph" w:customStyle="1" w:styleId="ListVariableTerm">
    <w:name w:val="ListVariableTerm"/>
    <w:aliases w:val="lvt"/>
    <w:basedOn w:val="ListVariable"/>
    <w:next w:val="ListVariable"/>
    <w:rsid w:val="00F158A5"/>
    <w:pPr>
      <w:keepNext/>
      <w:spacing w:after="0"/>
      <w:ind w:left="0"/>
    </w:pPr>
  </w:style>
  <w:style w:type="paragraph" w:customStyle="1" w:styleId="ListVariable0">
    <w:name w:val="&gt;ListVariable"/>
    <w:aliases w:val="&gt;lv"/>
    <w:basedOn w:val="ListVariable"/>
    <w:next w:val="Normal"/>
    <w:rsid w:val="00F158A5"/>
    <w:pPr>
      <w:ind w:left="720"/>
    </w:pPr>
    <w:rPr>
      <w:color w:val="800080"/>
    </w:rPr>
  </w:style>
  <w:style w:type="paragraph" w:customStyle="1" w:styleId="ListVariableTerm0">
    <w:name w:val="&gt;ListVariableTerm"/>
    <w:aliases w:val="&gt;lvt"/>
    <w:basedOn w:val="ListVariable0"/>
    <w:next w:val="ListVariable0"/>
    <w:rsid w:val="00F158A5"/>
    <w:pPr>
      <w:spacing w:after="0"/>
      <w:ind w:left="360"/>
    </w:pPr>
  </w:style>
  <w:style w:type="paragraph" w:customStyle="1" w:styleId="CellBody">
    <w:name w:val="CellBody"/>
    <w:aliases w:val="tb"/>
    <w:basedOn w:val="Normal"/>
    <w:rsid w:val="00F158A5"/>
    <w:pPr>
      <w:keepLines/>
      <w:spacing w:before="40" w:after="40"/>
      <w:jc w:val="left"/>
    </w:pPr>
    <w:rPr>
      <w:color w:val="000080"/>
    </w:rPr>
  </w:style>
  <w:style w:type="paragraph" w:customStyle="1" w:styleId="CellCode">
    <w:name w:val="CellCode"/>
    <w:aliases w:val="tc"/>
    <w:basedOn w:val="CellBody"/>
    <w:rsid w:val="00F158A5"/>
    <w:pPr>
      <w:spacing w:line="240" w:lineRule="auto"/>
    </w:pPr>
    <w:rPr>
      <w:rFonts w:ascii="Courier" w:hAnsi="Courier"/>
      <w:sz w:val="18"/>
    </w:rPr>
  </w:style>
  <w:style w:type="paragraph" w:customStyle="1" w:styleId="CellHeading">
    <w:name w:val="CellHeading"/>
    <w:aliases w:val="th"/>
    <w:basedOn w:val="CellBody"/>
    <w:rsid w:val="00F158A5"/>
    <w:rPr>
      <w:b/>
    </w:rPr>
  </w:style>
  <w:style w:type="paragraph" w:customStyle="1" w:styleId="CellSubhead">
    <w:name w:val="CellSubhead"/>
    <w:aliases w:val="ts"/>
    <w:basedOn w:val="CellHeading"/>
    <w:rsid w:val="00F158A5"/>
  </w:style>
  <w:style w:type="paragraph" w:customStyle="1" w:styleId="ChapterTitle">
    <w:name w:val="ChapterTitle"/>
    <w:aliases w:val="ct"/>
    <w:basedOn w:val="Normal"/>
    <w:rsid w:val="00F158A5"/>
    <w:pPr>
      <w:spacing w:before="80" w:after="2160"/>
      <w:jc w:val="right"/>
      <w:outlineLvl w:val="0"/>
    </w:pPr>
    <w:rPr>
      <w:color w:val="FF0000"/>
      <w:sz w:val="48"/>
    </w:rPr>
  </w:style>
  <w:style w:type="paragraph" w:customStyle="1" w:styleId="ChapterLabel">
    <w:name w:val="ChapterLabel"/>
    <w:aliases w:val="cl"/>
    <w:basedOn w:val="ChapterTitle"/>
    <w:rsid w:val="00F158A5"/>
    <w:pPr>
      <w:pageBreakBefore/>
      <w:spacing w:after="480"/>
    </w:pPr>
    <w:rPr>
      <w:b/>
      <w:sz w:val="96"/>
    </w:rPr>
  </w:style>
  <w:style w:type="paragraph" w:customStyle="1" w:styleId="Code">
    <w:name w:val="Code"/>
    <w:aliases w:val="x,c"/>
    <w:basedOn w:val="Normal"/>
    <w:link w:val="CodeChar"/>
    <w:rsid w:val="00F158A5"/>
    <w:pPr>
      <w:pBdr>
        <w:left w:val="single" w:sz="6" w:space="2" w:color="auto"/>
      </w:pBdr>
      <w:tabs>
        <w:tab w:val="bar" w:pos="8460"/>
      </w:tabs>
      <w:spacing w:before="0" w:after="0" w:line="240" w:lineRule="auto"/>
      <w:ind w:left="360" w:right="-1354"/>
      <w:jc w:val="left"/>
    </w:pPr>
    <w:rPr>
      <w:rFonts w:ascii="Courier New" w:hAnsi="Courier New"/>
      <w:color w:val="008000"/>
      <w:spacing w:val="-10"/>
      <w:sz w:val="18"/>
    </w:rPr>
  </w:style>
  <w:style w:type="paragraph" w:customStyle="1" w:styleId="CodeEmphasis">
    <w:name w:val="CodeEmphasis"/>
    <w:aliases w:val="xe"/>
    <w:basedOn w:val="Code"/>
    <w:rsid w:val="00F158A5"/>
    <w:rPr>
      <w:b/>
    </w:rPr>
  </w:style>
  <w:style w:type="paragraph" w:customStyle="1" w:styleId="CodeNum">
    <w:name w:val="CodeNum"/>
    <w:basedOn w:val="Code"/>
    <w:rsid w:val="00F158A5"/>
    <w:pPr>
      <w:numPr>
        <w:numId w:val="3"/>
      </w:numPr>
      <w:spacing w:line="200" w:lineRule="exact"/>
    </w:pPr>
  </w:style>
  <w:style w:type="paragraph" w:customStyle="1" w:styleId="Comment">
    <w:name w:val="Comment"/>
    <w:aliases w:val="z"/>
    <w:basedOn w:val="Normal"/>
    <w:link w:val="CommentChar"/>
    <w:rsid w:val="00F158A5"/>
    <w:pPr>
      <w:spacing w:before="80" w:after="80"/>
    </w:pPr>
    <w:rPr>
      <w:color w:val="0000FF"/>
      <w:u w:val="single"/>
    </w:rPr>
  </w:style>
  <w:style w:type="paragraph" w:customStyle="1" w:styleId="Epigraph">
    <w:name w:val="Epigraph"/>
    <w:aliases w:val="e"/>
    <w:basedOn w:val="Normal"/>
    <w:rsid w:val="00F158A5"/>
    <w:pPr>
      <w:spacing w:before="80" w:after="80"/>
      <w:jc w:val="right"/>
    </w:pPr>
    <w:rPr>
      <w:i/>
    </w:rPr>
  </w:style>
  <w:style w:type="paragraph" w:customStyle="1" w:styleId="EpigraphAuthor">
    <w:name w:val="EpigraphAuthor"/>
    <w:aliases w:val="ea"/>
    <w:basedOn w:val="Epigraph"/>
    <w:rsid w:val="00F158A5"/>
    <w:rPr>
      <w:i w:val="0"/>
    </w:rPr>
  </w:style>
  <w:style w:type="paragraph" w:customStyle="1" w:styleId="EpigraphCitation">
    <w:name w:val="EpigraphCitation"/>
    <w:aliases w:val="ec"/>
    <w:basedOn w:val="Epigraph"/>
    <w:rsid w:val="00F158A5"/>
    <w:pPr>
      <w:spacing w:after="480"/>
    </w:pPr>
  </w:style>
  <w:style w:type="paragraph" w:customStyle="1" w:styleId="ExampleTitle">
    <w:name w:val="ExampleTitle"/>
    <w:aliases w:val="xt"/>
    <w:basedOn w:val="Normal"/>
    <w:next w:val="Code"/>
    <w:link w:val="ExampleTitleChar"/>
    <w:rsid w:val="00F158A5"/>
    <w:pPr>
      <w:pBdr>
        <w:left w:val="single" w:sz="6" w:space="2" w:color="auto"/>
      </w:pBdr>
      <w:spacing w:before="80" w:after="80"/>
      <w:ind w:left="360" w:right="-288"/>
      <w:jc w:val="center"/>
    </w:pPr>
    <w:rPr>
      <w:i/>
      <w:color w:val="008000"/>
    </w:rPr>
  </w:style>
  <w:style w:type="paragraph" w:customStyle="1" w:styleId="FigureHolder">
    <w:name w:val="FigureHolder"/>
    <w:aliases w:val="gh"/>
    <w:basedOn w:val="Normal"/>
    <w:rsid w:val="00F158A5"/>
    <w:pPr>
      <w:spacing w:after="0"/>
      <w:jc w:val="center"/>
    </w:pPr>
    <w:rPr>
      <w:color w:val="800000"/>
    </w:rPr>
  </w:style>
  <w:style w:type="paragraph" w:customStyle="1" w:styleId="FigureTitle">
    <w:name w:val="FigureTitle"/>
    <w:aliases w:val="gt"/>
    <w:basedOn w:val="Normal"/>
    <w:link w:val="FigureTitleChar"/>
    <w:rsid w:val="00F158A5"/>
    <w:pPr>
      <w:spacing w:before="80" w:after="80"/>
      <w:ind w:left="720" w:right="720"/>
      <w:jc w:val="center"/>
    </w:pPr>
    <w:rPr>
      <w:i/>
      <w:color w:val="800000"/>
    </w:rPr>
  </w:style>
  <w:style w:type="character" w:customStyle="1" w:styleId="XRefColor">
    <w:name w:val="XRefColor"/>
    <w:aliases w:val="hc,HacksXRefColor"/>
    <w:rsid w:val="00615F9E"/>
    <w:rPr>
      <w:color w:val="008080"/>
      <w:lang w:val="en-US"/>
    </w:rPr>
  </w:style>
  <w:style w:type="character" w:customStyle="1" w:styleId="XRefColorCW">
    <w:name w:val="XRefColorCW"/>
    <w:aliases w:val="hw,HacksXRefColorCW"/>
    <w:rsid w:val="00615F9E"/>
    <w:rPr>
      <w:rFonts w:ascii="Courier" w:hAnsi="Courier"/>
      <w:color w:val="008080"/>
      <w:lang w:val="en-US"/>
    </w:rPr>
  </w:style>
  <w:style w:type="paragraph" w:customStyle="1" w:styleId="ListSimple">
    <w:name w:val="ListSimple"/>
    <w:aliases w:val="ls"/>
    <w:basedOn w:val="Normal"/>
    <w:rsid w:val="00F158A5"/>
    <w:pPr>
      <w:spacing w:before="0" w:after="0"/>
      <w:ind w:left="360"/>
      <w:jc w:val="left"/>
    </w:pPr>
    <w:rPr>
      <w:color w:val="0000FF"/>
    </w:rPr>
  </w:style>
  <w:style w:type="character" w:customStyle="1" w:styleId="Literal">
    <w:name w:val="Literal"/>
    <w:aliases w:val="fc,literal"/>
    <w:basedOn w:val="DefaultParagraphFont"/>
    <w:rsid w:val="00F158A5"/>
    <w:rPr>
      <w:rFonts w:ascii="Courier" w:hAnsi="Courier"/>
      <w:noProof/>
      <w:color w:val="FF0000"/>
    </w:rPr>
  </w:style>
  <w:style w:type="paragraph" w:customStyle="1" w:styleId="Note">
    <w:name w:val="Note"/>
    <w:aliases w:val="n"/>
    <w:basedOn w:val="Normal"/>
    <w:rsid w:val="00F158A5"/>
    <w:pPr>
      <w:pBdr>
        <w:top w:val="single" w:sz="6" w:space="2" w:color="auto"/>
        <w:bottom w:val="single" w:sz="6" w:space="2" w:color="auto"/>
      </w:pBdr>
      <w:ind w:left="720" w:right="720"/>
    </w:pPr>
    <w:rPr>
      <w:color w:val="008080"/>
    </w:rPr>
  </w:style>
  <w:style w:type="paragraph" w:customStyle="1" w:styleId="NoteCode">
    <w:name w:val="Note&gt;Code"/>
    <w:basedOn w:val="Note"/>
    <w:rsid w:val="00F158A5"/>
    <w:pPr>
      <w:spacing w:before="0" w:after="0" w:line="200" w:lineRule="exact"/>
      <w:jc w:val="left"/>
    </w:pPr>
    <w:rPr>
      <w:rFonts w:ascii="Courier" w:hAnsi="Courier"/>
      <w:sz w:val="18"/>
    </w:rPr>
  </w:style>
  <w:style w:type="paragraph" w:customStyle="1" w:styleId="NoteListBullet">
    <w:name w:val="Note&gt;ListBullet"/>
    <w:basedOn w:val="Note"/>
    <w:rsid w:val="00F158A5"/>
    <w:pPr>
      <w:numPr>
        <w:numId w:val="4"/>
      </w:numPr>
      <w:tabs>
        <w:tab w:val="clear" w:pos="360"/>
      </w:tabs>
      <w:spacing w:before="80" w:after="80"/>
      <w:ind w:left="1080"/>
    </w:pPr>
  </w:style>
  <w:style w:type="paragraph" w:customStyle="1" w:styleId="NoteListNumber">
    <w:name w:val="Note&gt;ListNumber"/>
    <w:basedOn w:val="NoteListBullet"/>
    <w:rsid w:val="00F158A5"/>
    <w:pPr>
      <w:numPr>
        <w:numId w:val="5"/>
      </w:numPr>
      <w:tabs>
        <w:tab w:val="clear" w:pos="360"/>
      </w:tabs>
      <w:ind w:left="1080"/>
    </w:pPr>
  </w:style>
  <w:style w:type="paragraph" w:customStyle="1" w:styleId="NoteWarning">
    <w:name w:val="NoteWarning"/>
    <w:aliases w:val="nw"/>
    <w:basedOn w:val="Note"/>
    <w:rsid w:val="00F158A5"/>
    <w:pPr>
      <w:pBdr>
        <w:top w:val="double" w:sz="6" w:space="2" w:color="auto"/>
        <w:bottom w:val="double" w:sz="6" w:space="2" w:color="auto"/>
      </w:pBdr>
    </w:pPr>
    <w:rPr>
      <w:color w:val="800080"/>
    </w:rPr>
  </w:style>
  <w:style w:type="paragraph" w:customStyle="1" w:styleId="NoteWarningCode">
    <w:name w:val="NoteWarning&gt;Code"/>
    <w:basedOn w:val="NoteWarning"/>
    <w:rsid w:val="00F158A5"/>
    <w:pPr>
      <w:spacing w:before="0" w:after="0" w:line="200" w:lineRule="exact"/>
      <w:jc w:val="left"/>
    </w:pPr>
    <w:rPr>
      <w:rFonts w:ascii="Courier" w:hAnsi="Courier"/>
      <w:sz w:val="18"/>
    </w:rPr>
  </w:style>
  <w:style w:type="paragraph" w:customStyle="1" w:styleId="NoteWarningListBullet">
    <w:name w:val="NoteWarning&gt;ListBullet"/>
    <w:basedOn w:val="NoteWarning"/>
    <w:rsid w:val="00F158A5"/>
    <w:pPr>
      <w:numPr>
        <w:numId w:val="6"/>
      </w:numPr>
      <w:tabs>
        <w:tab w:val="clear" w:pos="360"/>
      </w:tabs>
      <w:spacing w:before="80" w:after="80"/>
      <w:ind w:left="1080"/>
    </w:pPr>
  </w:style>
  <w:style w:type="paragraph" w:customStyle="1" w:styleId="NoteWarningListNumber">
    <w:name w:val="NoteWarning&gt;ListNumber"/>
    <w:basedOn w:val="NoteListBullet"/>
    <w:rsid w:val="00F158A5"/>
    <w:pPr>
      <w:numPr>
        <w:numId w:val="7"/>
      </w:numPr>
      <w:pBdr>
        <w:top w:val="double" w:sz="6" w:space="2" w:color="auto"/>
        <w:bottom w:val="double" w:sz="6" w:space="2" w:color="auto"/>
      </w:pBdr>
      <w:tabs>
        <w:tab w:val="clear" w:pos="360"/>
      </w:tabs>
      <w:ind w:left="1080"/>
    </w:pPr>
    <w:rPr>
      <w:color w:val="800080"/>
    </w:rPr>
  </w:style>
  <w:style w:type="paragraph" w:customStyle="1" w:styleId="Quote1">
    <w:name w:val="Quote1"/>
    <w:aliases w:val="Quote,q"/>
    <w:basedOn w:val="Normal"/>
    <w:rsid w:val="00F158A5"/>
    <w:pPr>
      <w:spacing w:before="80" w:after="80" w:line="240" w:lineRule="auto"/>
      <w:ind w:left="360" w:right="360"/>
    </w:pPr>
    <w:rPr>
      <w:color w:val="008080"/>
      <w:sz w:val="18"/>
    </w:rPr>
  </w:style>
  <w:style w:type="paragraph" w:customStyle="1" w:styleId="RefSynopsis">
    <w:name w:val="RefSynopsis"/>
    <w:aliases w:val="Hack Description,rs,hd,NutSynopsis"/>
    <w:basedOn w:val="Normal"/>
    <w:rsid w:val="00F158A5"/>
    <w:pPr>
      <w:spacing w:before="80" w:after="80"/>
    </w:pPr>
    <w:rPr>
      <w:color w:val="FF00FF"/>
    </w:rPr>
  </w:style>
  <w:style w:type="paragraph" w:customStyle="1" w:styleId="RefPurpose">
    <w:name w:val="RefPurpose"/>
    <w:aliases w:val="rp"/>
    <w:basedOn w:val="RefSynopsis"/>
    <w:rsid w:val="00F158A5"/>
    <w:pPr>
      <w:numPr>
        <w:numId w:val="8"/>
      </w:numPr>
      <w:tabs>
        <w:tab w:val="left" w:pos="360"/>
      </w:tabs>
      <w:spacing w:before="0" w:after="0" w:line="200" w:lineRule="exact"/>
      <w:jc w:val="left"/>
    </w:pPr>
  </w:style>
  <w:style w:type="character" w:customStyle="1" w:styleId="Replaceable">
    <w:name w:val="Replaceable"/>
    <w:aliases w:val="fci,replaceable"/>
    <w:basedOn w:val="DefaultParagraphFont"/>
    <w:rsid w:val="00F158A5"/>
    <w:rPr>
      <w:rFonts w:ascii="Courier" w:hAnsi="Courier"/>
      <w:i/>
      <w:noProof/>
      <w:color w:val="FF0000"/>
    </w:rPr>
  </w:style>
  <w:style w:type="paragraph" w:customStyle="1" w:styleId="SidebarBody">
    <w:name w:val="SidebarBody"/>
    <w:aliases w:val="yb"/>
    <w:basedOn w:val="Normal"/>
    <w:link w:val="SidebarBodyChar"/>
    <w:rsid w:val="00F158A5"/>
    <w:pPr>
      <w:keepLines/>
      <w:framePr w:hSpace="187" w:vSpace="187" w:wrap="notBeside" w:vAnchor="text" w:hAnchor="text" w:y="1"/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pacing w:before="80" w:after="80"/>
      <w:ind w:left="360" w:right="360"/>
    </w:pPr>
    <w:rPr>
      <w:color w:val="008080"/>
    </w:rPr>
  </w:style>
  <w:style w:type="paragraph" w:customStyle="1" w:styleId="SidebarCode">
    <w:name w:val="SidebarCode"/>
    <w:aliases w:val="yc"/>
    <w:basedOn w:val="SidebarBody"/>
    <w:link w:val="SidebarCodeChar"/>
    <w:rsid w:val="00F158A5"/>
    <w:pPr>
      <w:framePr w:wrap="notBeside"/>
      <w:spacing w:before="0" w:after="0" w:line="200" w:lineRule="exact"/>
    </w:pPr>
    <w:rPr>
      <w:rFonts w:ascii="Courier" w:hAnsi="Courier"/>
      <w:sz w:val="18"/>
    </w:rPr>
  </w:style>
  <w:style w:type="paragraph" w:customStyle="1" w:styleId="SidebarListBullet">
    <w:name w:val="SidebarListBullet"/>
    <w:aliases w:val="ylb"/>
    <w:basedOn w:val="ListBullet0"/>
    <w:rsid w:val="00F158A5"/>
    <w:pPr>
      <w:keepNext/>
      <w:framePr w:hSpace="187" w:vSpace="187" w:wrap="notBeside" w:vAnchor="text" w:hAnchor="text" w:y="1"/>
      <w:numPr>
        <w:numId w:val="10"/>
      </w:numPr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uppressAutoHyphens/>
      <w:ind w:left="720" w:right="360"/>
    </w:pPr>
    <w:rPr>
      <w:color w:val="008080"/>
    </w:rPr>
  </w:style>
  <w:style w:type="paragraph" w:customStyle="1" w:styleId="SidebarListNumber">
    <w:name w:val="SidebarListNumber"/>
    <w:aliases w:val="yln"/>
    <w:basedOn w:val="ListNumber"/>
    <w:rsid w:val="00F158A5"/>
    <w:pPr>
      <w:framePr w:hSpace="187" w:vSpace="187" w:wrap="notBeside" w:vAnchor="text" w:hAnchor="text" w:y="1"/>
      <w:numPr>
        <w:ilvl w:val="0"/>
        <w:numId w:val="9"/>
      </w:numPr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pacing w:line="240" w:lineRule="atLeast"/>
      <w:ind w:left="720" w:right="360"/>
    </w:pPr>
    <w:rPr>
      <w:color w:val="008080"/>
    </w:rPr>
  </w:style>
  <w:style w:type="paragraph" w:customStyle="1" w:styleId="SidebarTitle">
    <w:name w:val="SidebarTitle"/>
    <w:aliases w:val="yt"/>
    <w:basedOn w:val="SidebarBody"/>
    <w:rsid w:val="00F158A5"/>
    <w:pPr>
      <w:framePr w:wrap="notBeside"/>
      <w:jc w:val="center"/>
    </w:pPr>
    <w:rPr>
      <w:sz w:val="36"/>
    </w:rPr>
  </w:style>
  <w:style w:type="character" w:customStyle="1" w:styleId="Subscript">
    <w:name w:val="Subscript"/>
    <w:rsid w:val="00AE1827"/>
    <w:rPr>
      <w:rFonts w:ascii="Times" w:hAnsi="Times"/>
      <w:noProof/>
      <w:color w:val="FF0000"/>
      <w:position w:val="-6"/>
      <w:sz w:val="20"/>
    </w:rPr>
  </w:style>
  <w:style w:type="character" w:customStyle="1" w:styleId="Superscript">
    <w:name w:val="Superscript"/>
    <w:rsid w:val="00AE1827"/>
    <w:rPr>
      <w:noProof/>
      <w:color w:val="FF0000"/>
      <w:position w:val="6"/>
    </w:rPr>
  </w:style>
  <w:style w:type="paragraph" w:customStyle="1" w:styleId="TableTitle">
    <w:name w:val="TableTitle"/>
    <w:aliases w:val="tt"/>
    <w:basedOn w:val="FigureTitle"/>
    <w:link w:val="TableTitleChar"/>
    <w:rsid w:val="00F158A5"/>
    <w:pPr>
      <w:spacing w:before="240"/>
    </w:pPr>
    <w:rPr>
      <w:color w:val="000080"/>
    </w:rPr>
  </w:style>
  <w:style w:type="character" w:customStyle="1" w:styleId="UserInput">
    <w:name w:val="User Input"/>
    <w:aliases w:val="fcb,user input"/>
    <w:basedOn w:val="DefaultParagraphFont"/>
    <w:rsid w:val="00F158A5"/>
    <w:rPr>
      <w:rFonts w:ascii="Courier" w:hAnsi="Courier"/>
      <w:b/>
      <w:noProof/>
      <w:color w:val="FF0000"/>
    </w:rPr>
  </w:style>
  <w:style w:type="character" w:customStyle="1" w:styleId="UserInputReplaceable">
    <w:name w:val="User Input Replaceable"/>
    <w:aliases w:val="fcbi,user input replaceable"/>
    <w:basedOn w:val="UserInput"/>
    <w:rsid w:val="00F158A5"/>
    <w:rPr>
      <w:rFonts w:ascii="Courier" w:hAnsi="Courier"/>
      <w:b/>
      <w:i/>
      <w:noProof/>
      <w:color w:val="FF0000"/>
    </w:rPr>
  </w:style>
  <w:style w:type="character" w:styleId="Emphasis">
    <w:name w:val="Emphasis"/>
    <w:aliases w:val="fi,emphasis"/>
    <w:basedOn w:val="DefaultParagraphFont"/>
    <w:rsid w:val="00F158A5"/>
    <w:rPr>
      <w:rFonts w:ascii="Times" w:hAnsi="Times"/>
      <w:i/>
      <w:noProof w:val="0"/>
      <w:color w:val="FF0000"/>
      <w:lang w:val="en-US"/>
    </w:rPr>
  </w:style>
  <w:style w:type="paragraph" w:styleId="DocumentMap">
    <w:name w:val="Document Map"/>
    <w:basedOn w:val="Normal"/>
    <w:semiHidden/>
    <w:rsid w:val="00F158A5"/>
    <w:pPr>
      <w:shd w:val="clear" w:color="auto" w:fill="000080"/>
    </w:pPr>
    <w:rPr>
      <w:rFonts w:ascii="Geneva" w:hAnsi="Geneva"/>
    </w:rPr>
  </w:style>
  <w:style w:type="character" w:customStyle="1" w:styleId="Filename">
    <w:name w:val="Filename"/>
    <w:rsid w:val="00AE1827"/>
    <w:rPr>
      <w:rFonts w:ascii="Times" w:hAnsi="Times"/>
      <w:i/>
      <w:noProof/>
      <w:color w:val="FF9900"/>
    </w:rPr>
  </w:style>
  <w:style w:type="character" w:customStyle="1" w:styleId="TechnicalItalic">
    <w:name w:val="Technical Italic"/>
    <w:aliases w:val="fix,technical italic"/>
    <w:basedOn w:val="DefaultParagraphFont"/>
    <w:rsid w:val="00F158A5"/>
    <w:rPr>
      <w:rFonts w:ascii="Times" w:hAnsi="Times"/>
      <w:i/>
      <w:noProof/>
      <w:color w:val="FF0000"/>
    </w:rPr>
  </w:style>
  <w:style w:type="character" w:styleId="FollowedHyperlink">
    <w:name w:val="FollowedHyperlink"/>
    <w:rsid w:val="00615F9E"/>
    <w:rPr>
      <w:noProof/>
      <w:color w:val="FF0000"/>
      <w:u w:val="none"/>
      <w:lang w:val="en-US"/>
    </w:rPr>
  </w:style>
  <w:style w:type="paragraph" w:styleId="Footer">
    <w:name w:val="footer"/>
    <w:basedOn w:val="Normal"/>
    <w:rsid w:val="00F158A5"/>
    <w:pPr>
      <w:tabs>
        <w:tab w:val="center" w:pos="4320"/>
        <w:tab w:val="right" w:pos="8640"/>
      </w:tabs>
    </w:pPr>
  </w:style>
  <w:style w:type="paragraph" w:styleId="FootnoteText">
    <w:name w:val="footnote text"/>
    <w:aliases w:val="fn"/>
    <w:basedOn w:val="Normal"/>
    <w:semiHidden/>
    <w:rsid w:val="00F158A5"/>
    <w:pPr>
      <w:spacing w:before="60" w:after="60"/>
    </w:pPr>
    <w:rPr>
      <w:sz w:val="18"/>
    </w:rPr>
  </w:style>
  <w:style w:type="paragraph" w:styleId="Header">
    <w:name w:val="header"/>
    <w:basedOn w:val="Normal"/>
    <w:link w:val="HeaderChar"/>
    <w:rsid w:val="00F158A5"/>
    <w:pPr>
      <w:tabs>
        <w:tab w:val="center" w:pos="4320"/>
        <w:tab w:val="right" w:pos="8640"/>
      </w:tabs>
    </w:pPr>
  </w:style>
  <w:style w:type="character" w:styleId="Hyperlink">
    <w:name w:val="Hyperlink"/>
    <w:aliases w:val="url"/>
    <w:basedOn w:val="DefaultParagraphFont"/>
    <w:rsid w:val="00F158A5"/>
    <w:rPr>
      <w:i/>
      <w:color w:val="FF0000"/>
      <w:u w:val="single"/>
    </w:rPr>
  </w:style>
  <w:style w:type="character" w:customStyle="1" w:styleId="InlineComment">
    <w:name w:val="Inline Comment"/>
    <w:rsid w:val="00AE1827"/>
    <w:rPr>
      <w:b/>
      <w:i/>
      <w:caps/>
      <w:color w:val="0000FF"/>
      <w:u w:val="single"/>
      <w:bdr w:val="none" w:sz="0" w:space="0" w:color="auto"/>
    </w:rPr>
  </w:style>
  <w:style w:type="character" w:styleId="PageNumber">
    <w:name w:val="page number"/>
    <w:basedOn w:val="DefaultParagraphFont"/>
    <w:rsid w:val="00F158A5"/>
  </w:style>
  <w:style w:type="character" w:customStyle="1" w:styleId="Symbol">
    <w:name w:val="Symbol"/>
    <w:basedOn w:val="DefaultParagraphFont"/>
    <w:rsid w:val="00F158A5"/>
    <w:rPr>
      <w:rFonts w:ascii="Symbol" w:hAnsi="Symbol"/>
      <w:noProof/>
      <w:color w:val="FF0000"/>
      <w:bdr w:val="none" w:sz="0" w:space="0" w:color="auto"/>
    </w:rPr>
  </w:style>
  <w:style w:type="character" w:styleId="Strong">
    <w:name w:val="Strong"/>
    <w:aliases w:val="fb,bold"/>
    <w:basedOn w:val="DefaultParagraphFont"/>
    <w:rsid w:val="00F158A5"/>
    <w:rPr>
      <w:rFonts w:ascii="Times" w:hAnsi="Times"/>
      <w:b/>
      <w:noProof w:val="0"/>
      <w:color w:val="FF0000"/>
      <w:lang w:val="en-US"/>
    </w:rPr>
  </w:style>
  <w:style w:type="paragraph" w:customStyle="1" w:styleId="SidebarType">
    <w:name w:val="SidebarType"/>
    <w:basedOn w:val="SidebarTitle"/>
    <w:next w:val="SidebarTitle"/>
    <w:rsid w:val="00AE1827"/>
    <w:pPr>
      <w:framePr w:wrap="notBeside"/>
      <w:jc w:val="left"/>
    </w:pPr>
    <w:rPr>
      <w:b/>
      <w:caps/>
      <w:sz w:val="24"/>
    </w:rPr>
  </w:style>
  <w:style w:type="character" w:styleId="FootnoteReference">
    <w:name w:val="footnote reference"/>
    <w:basedOn w:val="DefaultParagraphFont"/>
    <w:semiHidden/>
    <w:rsid w:val="00F158A5"/>
    <w:rPr>
      <w:vertAlign w:val="superscript"/>
    </w:rPr>
  </w:style>
  <w:style w:type="character" w:customStyle="1" w:styleId="Heading1Char">
    <w:name w:val="Heading 1 Char"/>
    <w:aliases w:val="heading 1 Char,HeadA Char,h1 Char"/>
    <w:link w:val="Heading1"/>
    <w:rsid w:val="00F74296"/>
    <w:rPr>
      <w:rFonts w:ascii="Times" w:hAnsi="Times"/>
      <w:b/>
      <w:color w:val="FF0000"/>
      <w:sz w:val="36"/>
    </w:rPr>
  </w:style>
  <w:style w:type="character" w:customStyle="1" w:styleId="CodeChar">
    <w:name w:val="Code Char"/>
    <w:aliases w:val="x Char,c Char"/>
    <w:link w:val="Code"/>
    <w:rsid w:val="006A277C"/>
    <w:rPr>
      <w:rFonts w:ascii="Courier New" w:hAnsi="Courier New"/>
      <w:color w:val="008000"/>
      <w:spacing w:val="-10"/>
      <w:sz w:val="18"/>
    </w:rPr>
  </w:style>
  <w:style w:type="character" w:customStyle="1" w:styleId="ExampleTitleChar">
    <w:name w:val="ExampleTitle Char"/>
    <w:aliases w:val="xt Char"/>
    <w:link w:val="ExampleTitle"/>
    <w:rsid w:val="006A277C"/>
    <w:rPr>
      <w:rFonts w:ascii="Times" w:hAnsi="Times"/>
      <w:i/>
      <w:color w:val="008000"/>
    </w:rPr>
  </w:style>
  <w:style w:type="character" w:customStyle="1" w:styleId="normal1">
    <w:name w:val="normal1"/>
    <w:rsid w:val="003E2F37"/>
    <w:rPr>
      <w:rFonts w:ascii="Arial" w:hAnsi="Arial" w:cs="Arial" w:hint="default"/>
      <w:b w:val="0"/>
      <w:bCs w:val="0"/>
      <w:sz w:val="18"/>
      <w:szCs w:val="18"/>
    </w:rPr>
  </w:style>
  <w:style w:type="character" w:styleId="CommentReference">
    <w:name w:val="annotation reference"/>
    <w:semiHidden/>
    <w:rsid w:val="001C738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C7381"/>
  </w:style>
  <w:style w:type="paragraph" w:styleId="CommentSubject">
    <w:name w:val="annotation subject"/>
    <w:basedOn w:val="CommentText"/>
    <w:next w:val="CommentText"/>
    <w:semiHidden/>
    <w:rsid w:val="001C7381"/>
    <w:rPr>
      <w:b/>
      <w:bCs/>
    </w:rPr>
  </w:style>
  <w:style w:type="paragraph" w:styleId="BalloonText">
    <w:name w:val="Balloon Text"/>
    <w:basedOn w:val="Normal"/>
    <w:semiHidden/>
    <w:rsid w:val="001C7381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 Char"/>
    <w:link w:val="BodyText"/>
    <w:rsid w:val="00A54E41"/>
    <w:rPr>
      <w:rFonts w:ascii="Times" w:hAnsi="Times"/>
      <w:color w:val="000000"/>
      <w:lang w:val="en-US" w:eastAsia="en-US" w:bidi="ar-SA"/>
    </w:rPr>
  </w:style>
  <w:style w:type="character" w:customStyle="1" w:styleId="SidebarBodyChar">
    <w:name w:val="SidebarBody Char"/>
    <w:aliases w:val="yb Char"/>
    <w:link w:val="SidebarBody"/>
    <w:rsid w:val="00A54E41"/>
    <w:rPr>
      <w:rFonts w:ascii="Times" w:hAnsi="Times"/>
      <w:color w:val="008080"/>
    </w:rPr>
  </w:style>
  <w:style w:type="character" w:customStyle="1" w:styleId="SidebarCodeChar">
    <w:name w:val="SidebarCode Char"/>
    <w:aliases w:val="yc Char"/>
    <w:link w:val="SidebarCode"/>
    <w:rsid w:val="00A54E41"/>
    <w:rPr>
      <w:rFonts w:ascii="Courier" w:hAnsi="Courier"/>
      <w:color w:val="008080"/>
      <w:sz w:val="18"/>
    </w:rPr>
  </w:style>
  <w:style w:type="table" w:styleId="TableGrid">
    <w:name w:val="Table Grid"/>
    <w:basedOn w:val="TableNormal"/>
    <w:rsid w:val="00FA0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Caption">
    <w:name w:val="Figure Caption"/>
    <w:basedOn w:val="Normal"/>
    <w:link w:val="FigureCaptionChar"/>
    <w:rsid w:val="00CC55A8"/>
    <w:rPr>
      <w:color w:val="0000FF"/>
    </w:rPr>
  </w:style>
  <w:style w:type="character" w:customStyle="1" w:styleId="FigureCaptionChar">
    <w:name w:val="Figure Caption Char"/>
    <w:link w:val="FigureCaption"/>
    <w:rsid w:val="00CC55A8"/>
    <w:rPr>
      <w:rFonts w:ascii="Times" w:hAnsi="Times"/>
      <w:color w:val="0000FF"/>
      <w:lang w:val="en-US" w:eastAsia="en-US" w:bidi="ar-SA"/>
    </w:rPr>
  </w:style>
  <w:style w:type="paragraph" w:customStyle="1" w:styleId="NumberedBodyText">
    <w:name w:val="Numbered Body Text"/>
    <w:basedOn w:val="BodyText"/>
    <w:rsid w:val="00CC55A8"/>
    <w:pPr>
      <w:numPr>
        <w:numId w:val="11"/>
      </w:numPr>
      <w:spacing w:line="240" w:lineRule="atLeast"/>
      <w:ind w:right="4680"/>
    </w:pPr>
  </w:style>
  <w:style w:type="character" w:customStyle="1" w:styleId="onlineitem">
    <w:name w:val="online item"/>
    <w:aliases w:val="fiy"/>
    <w:basedOn w:val="DefaultParagraphFont"/>
    <w:rsid w:val="00F158A5"/>
    <w:rPr>
      <w:rFonts w:ascii="Times" w:hAnsi="Times"/>
      <w:i/>
      <w:noProof/>
      <w:color w:val="FF0000"/>
    </w:rPr>
  </w:style>
  <w:style w:type="character" w:customStyle="1" w:styleId="subscript0">
    <w:name w:val="subscript"/>
    <w:basedOn w:val="DefaultParagraphFont"/>
    <w:rsid w:val="00F158A5"/>
    <w:rPr>
      <w:rFonts w:ascii="Times" w:hAnsi="Times"/>
      <w:noProof/>
      <w:color w:val="FF0000"/>
      <w:position w:val="-6"/>
      <w:sz w:val="20"/>
    </w:rPr>
  </w:style>
  <w:style w:type="character" w:customStyle="1" w:styleId="superscript0">
    <w:name w:val="superscript"/>
    <w:basedOn w:val="DefaultParagraphFont"/>
    <w:rsid w:val="00F158A5"/>
    <w:rPr>
      <w:noProof/>
      <w:color w:val="FF0000"/>
      <w:position w:val="6"/>
    </w:rPr>
  </w:style>
  <w:style w:type="character" w:customStyle="1" w:styleId="CommentChar">
    <w:name w:val="Comment Char"/>
    <w:aliases w:val="z Char"/>
    <w:link w:val="Comment"/>
    <w:rsid w:val="00E33024"/>
    <w:rPr>
      <w:rFonts w:ascii="Times" w:hAnsi="Times"/>
      <w:color w:val="0000FF"/>
      <w:u w:val="single"/>
    </w:rPr>
  </w:style>
  <w:style w:type="character" w:customStyle="1" w:styleId="CommentTextChar">
    <w:name w:val="Comment Text Char"/>
    <w:link w:val="CommentText"/>
    <w:semiHidden/>
    <w:locked/>
    <w:rsid w:val="00D44EB5"/>
    <w:rPr>
      <w:rFonts w:ascii="Times" w:hAnsi="Times"/>
      <w:color w:val="000000"/>
      <w:lang w:val="en-US" w:eastAsia="en-US" w:bidi="ar-SA"/>
    </w:rPr>
  </w:style>
  <w:style w:type="character" w:customStyle="1" w:styleId="ListBulletChar">
    <w:name w:val="ListBullet Char"/>
    <w:aliases w:val="lb Char"/>
    <w:link w:val="ListBullet0"/>
    <w:rsid w:val="003B6D75"/>
    <w:rPr>
      <w:rFonts w:ascii="Times" w:hAnsi="Times"/>
      <w:color w:val="800000"/>
    </w:rPr>
  </w:style>
  <w:style w:type="paragraph" w:styleId="NormalWeb">
    <w:name w:val="Normal (Web)"/>
    <w:basedOn w:val="Normal"/>
    <w:rsid w:val="00280C68"/>
    <w:pPr>
      <w:spacing w:before="100" w:beforeAutospacing="1" w:after="100" w:afterAutospacing="1" w:line="240" w:lineRule="auto"/>
      <w:jc w:val="left"/>
    </w:pPr>
    <w:rPr>
      <w:rFonts w:ascii="Arial" w:hAnsi="Arial" w:cs="Arial"/>
      <w:color w:val="auto"/>
      <w:sz w:val="18"/>
      <w:szCs w:val="18"/>
    </w:rPr>
  </w:style>
  <w:style w:type="character" w:customStyle="1" w:styleId="nowrap1">
    <w:name w:val="nowrap1"/>
    <w:basedOn w:val="DefaultParagraphFont"/>
    <w:rsid w:val="00A83EB1"/>
  </w:style>
  <w:style w:type="character" w:customStyle="1" w:styleId="sortkey3">
    <w:name w:val="sortkey3"/>
    <w:basedOn w:val="DefaultParagraphFont"/>
    <w:rsid w:val="00A83EB1"/>
  </w:style>
  <w:style w:type="character" w:customStyle="1" w:styleId="FigureTitleChar">
    <w:name w:val="FigureTitle Char"/>
    <w:aliases w:val="gt Char"/>
    <w:link w:val="FigureTitle"/>
    <w:rsid w:val="009278BE"/>
    <w:rPr>
      <w:rFonts w:ascii="Times" w:hAnsi="Times"/>
      <w:i/>
      <w:color w:val="800000"/>
    </w:rPr>
  </w:style>
  <w:style w:type="character" w:customStyle="1" w:styleId="TableTitleChar">
    <w:name w:val="TableTitle Char"/>
    <w:aliases w:val="tt Char"/>
    <w:link w:val="TableTitle"/>
    <w:rsid w:val="009278BE"/>
    <w:rPr>
      <w:rFonts w:ascii="Times" w:hAnsi="Times"/>
      <w:i/>
      <w:color w:val="000080"/>
    </w:rPr>
  </w:style>
  <w:style w:type="character" w:customStyle="1" w:styleId="UnresolvedMention1">
    <w:name w:val="Unresolved Mention1"/>
    <w:uiPriority w:val="99"/>
    <w:semiHidden/>
    <w:unhideWhenUsed/>
    <w:rsid w:val="0070375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485C"/>
    <w:rPr>
      <w:rFonts w:ascii="Times" w:hAnsi="Times"/>
      <w:color w:val="000000"/>
    </w:rPr>
  </w:style>
  <w:style w:type="character" w:styleId="PlaceholderText">
    <w:name w:val="Placeholder Text"/>
    <w:basedOn w:val="DefaultParagraphFont"/>
    <w:uiPriority w:val="99"/>
    <w:semiHidden/>
    <w:rsid w:val="001E4435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E4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5F2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1E0F3A"/>
    <w:rPr>
      <w:rFonts w:ascii="Times" w:hAnsi="Time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Body"/>
    <w:qFormat/>
    <w:rsid w:val="00F158A5"/>
    <w:pPr>
      <w:spacing w:before="120" w:after="120" w:line="240" w:lineRule="atLeast"/>
      <w:jc w:val="both"/>
    </w:pPr>
    <w:rPr>
      <w:rFonts w:ascii="Times" w:hAnsi="Times"/>
      <w:color w:val="000000"/>
    </w:rPr>
  </w:style>
  <w:style w:type="paragraph" w:styleId="Heading1">
    <w:name w:val="heading 1"/>
    <w:aliases w:val="heading 1,HeadA,h1"/>
    <w:basedOn w:val="Normal"/>
    <w:link w:val="Heading1Char"/>
    <w:qFormat/>
    <w:rsid w:val="00F158A5"/>
    <w:pPr>
      <w:keepNext/>
      <w:spacing w:before="320" w:after="160"/>
      <w:outlineLvl w:val="0"/>
    </w:pPr>
    <w:rPr>
      <w:b/>
      <w:color w:val="FF0000"/>
      <w:sz w:val="36"/>
    </w:rPr>
  </w:style>
  <w:style w:type="paragraph" w:styleId="Heading2">
    <w:name w:val="heading 2"/>
    <w:aliases w:val="heading 2,HeadB,h2"/>
    <w:basedOn w:val="Normal"/>
    <w:qFormat/>
    <w:rsid w:val="00F158A5"/>
    <w:pPr>
      <w:keepNext/>
      <w:spacing w:before="240"/>
      <w:outlineLvl w:val="1"/>
    </w:pPr>
    <w:rPr>
      <w:b/>
      <w:color w:val="FF0000"/>
      <w:sz w:val="28"/>
    </w:rPr>
  </w:style>
  <w:style w:type="paragraph" w:styleId="Heading3">
    <w:name w:val="heading 3"/>
    <w:aliases w:val="heading 3,HeadC,h3"/>
    <w:basedOn w:val="Normal"/>
    <w:qFormat/>
    <w:rsid w:val="00F158A5"/>
    <w:pPr>
      <w:keepNext/>
      <w:spacing w:before="160" w:after="80"/>
      <w:outlineLvl w:val="2"/>
    </w:pPr>
    <w:rPr>
      <w:b/>
      <w:color w:val="FF0000"/>
    </w:rPr>
  </w:style>
  <w:style w:type="paragraph" w:styleId="Heading4">
    <w:name w:val="heading 4"/>
    <w:aliases w:val="heading 4,HeadD,h4"/>
    <w:basedOn w:val="Normal"/>
    <w:qFormat/>
    <w:rsid w:val="00F158A5"/>
    <w:pPr>
      <w:keepNext/>
      <w:spacing w:after="60"/>
      <w:outlineLvl w:val="3"/>
    </w:pPr>
    <w:rPr>
      <w:b/>
      <w:color w:val="FF0000"/>
    </w:rPr>
  </w:style>
  <w:style w:type="paragraph" w:styleId="Heading5">
    <w:name w:val="heading 5"/>
    <w:aliases w:val="heading 5,RefName,NutTerm,r1"/>
    <w:basedOn w:val="Normal"/>
    <w:qFormat/>
    <w:rsid w:val="00F158A5"/>
    <w:pPr>
      <w:keepNext/>
      <w:pBdr>
        <w:top w:val="single" w:sz="6" w:space="2" w:color="auto"/>
      </w:pBdr>
      <w:spacing w:before="60" w:after="60"/>
      <w:outlineLvl w:val="4"/>
    </w:pPr>
    <w:rPr>
      <w:b/>
      <w:color w:val="FF00FF"/>
      <w:sz w:val="28"/>
    </w:rPr>
  </w:style>
  <w:style w:type="paragraph" w:styleId="Heading6">
    <w:name w:val="heading 6"/>
    <w:aliases w:val="heading 6,RefSectA,NutListTitle,r2"/>
    <w:basedOn w:val="Normal"/>
    <w:qFormat/>
    <w:rsid w:val="00F158A5"/>
    <w:pPr>
      <w:keepNext/>
      <w:spacing w:before="60" w:after="60"/>
      <w:outlineLvl w:val="5"/>
    </w:pPr>
    <w:rPr>
      <w:b/>
      <w:color w:val="FF00FF"/>
    </w:rPr>
  </w:style>
  <w:style w:type="paragraph" w:styleId="Heading7">
    <w:name w:val="heading 7"/>
    <w:aliases w:val="heading 7,RefSectB,r3"/>
    <w:basedOn w:val="Normal"/>
    <w:qFormat/>
    <w:rsid w:val="00F158A5"/>
    <w:pPr>
      <w:keepNext/>
      <w:spacing w:before="40" w:after="40"/>
      <w:ind w:left="360"/>
      <w:outlineLvl w:val="6"/>
    </w:pPr>
    <w:rPr>
      <w:b/>
      <w:color w:val="FF00FF"/>
    </w:rPr>
  </w:style>
  <w:style w:type="paragraph" w:styleId="Heading8">
    <w:name w:val="heading 8"/>
    <w:aliases w:val="heading 8,RefSectC,r4"/>
    <w:basedOn w:val="Normal"/>
    <w:qFormat/>
    <w:rsid w:val="00F158A5"/>
    <w:pPr>
      <w:spacing w:before="40" w:after="40"/>
      <w:ind w:left="720"/>
      <w:outlineLvl w:val="7"/>
    </w:pPr>
    <w:rPr>
      <w:rFonts w:ascii="Helvetica" w:hAnsi="Helvetica"/>
      <w:b/>
      <w:color w:val="FF00FF"/>
      <w:sz w:val="18"/>
    </w:rPr>
  </w:style>
  <w:style w:type="paragraph" w:styleId="Heading9">
    <w:name w:val="heading 9"/>
    <w:aliases w:val="heading 9,RefSectD,r5"/>
    <w:basedOn w:val="Normal"/>
    <w:qFormat/>
    <w:rsid w:val="00F158A5"/>
    <w:pPr>
      <w:spacing w:before="40" w:after="40"/>
      <w:ind w:left="1080"/>
      <w:outlineLvl w:val="8"/>
    </w:pPr>
    <w:rPr>
      <w:rFonts w:ascii="Helvetica" w:hAnsi="Helvetica"/>
      <w:b/>
      <w:color w:val="FF00FF"/>
      <w:sz w:val="18"/>
    </w:rPr>
  </w:style>
  <w:style w:type="character" w:default="1" w:styleId="DefaultParagraphFont">
    <w:name w:val="Default Paragraph Font"/>
    <w:semiHidden/>
    <w:rsid w:val="00F158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158A5"/>
  </w:style>
  <w:style w:type="paragraph" w:styleId="BodyText">
    <w:name w:val="Body Text"/>
    <w:aliases w:val="b"/>
    <w:link w:val="BodyTextChar"/>
    <w:rsid w:val="00AE1827"/>
    <w:pPr>
      <w:spacing w:before="120" w:after="120"/>
      <w:jc w:val="both"/>
    </w:pPr>
    <w:rPr>
      <w:rFonts w:ascii="Times" w:hAnsi="Times"/>
      <w:color w:val="000000"/>
    </w:rPr>
  </w:style>
  <w:style w:type="paragraph" w:customStyle="1" w:styleId="ListBullet">
    <w:name w:val="&gt;ListBullet"/>
    <w:aliases w:val="&gt;lb"/>
    <w:basedOn w:val="Normal"/>
    <w:rsid w:val="00F158A5"/>
    <w:pPr>
      <w:numPr>
        <w:numId w:val="1"/>
      </w:numPr>
      <w:tabs>
        <w:tab w:val="clear" w:pos="360"/>
      </w:tabs>
      <w:spacing w:before="80" w:after="80"/>
      <w:ind w:left="720"/>
    </w:pPr>
    <w:rPr>
      <w:color w:val="800000"/>
    </w:rPr>
  </w:style>
  <w:style w:type="paragraph" w:customStyle="1" w:styleId="ListBullet1">
    <w:name w:val="ListBullet..."/>
    <w:aliases w:val="lbb"/>
    <w:basedOn w:val="Normal"/>
    <w:rsid w:val="00F158A5"/>
    <w:pPr>
      <w:spacing w:before="80" w:after="80"/>
      <w:ind w:left="360"/>
    </w:pPr>
    <w:rPr>
      <w:color w:val="800000"/>
    </w:rPr>
  </w:style>
  <w:style w:type="paragraph" w:customStyle="1" w:styleId="ListBullet2">
    <w:name w:val="&gt;ListBullet..."/>
    <w:aliases w:val="&gt;lbb"/>
    <w:basedOn w:val="ListBullet1"/>
    <w:rsid w:val="00F158A5"/>
    <w:pPr>
      <w:ind w:left="720"/>
    </w:pPr>
  </w:style>
  <w:style w:type="paragraph" w:customStyle="1" w:styleId="ListBullet0">
    <w:name w:val="ListBullet"/>
    <w:aliases w:val="lb"/>
    <w:basedOn w:val="Normal"/>
    <w:link w:val="ListBulletChar"/>
    <w:rsid w:val="00F158A5"/>
    <w:pPr>
      <w:numPr>
        <w:numId w:val="2"/>
      </w:numPr>
      <w:spacing w:before="80" w:after="80"/>
    </w:pPr>
    <w:rPr>
      <w:color w:val="800000"/>
    </w:rPr>
  </w:style>
  <w:style w:type="paragraph" w:customStyle="1" w:styleId="ListNumber">
    <w:name w:val="ListNumber"/>
    <w:aliases w:val="ln"/>
    <w:basedOn w:val="ListBullet0"/>
    <w:rsid w:val="00F158A5"/>
    <w:pPr>
      <w:spacing w:line="240" w:lineRule="auto"/>
    </w:pPr>
    <w:rPr>
      <w:snapToGrid w:val="0"/>
      <w:color w:val="000080"/>
    </w:rPr>
  </w:style>
  <w:style w:type="paragraph" w:customStyle="1" w:styleId="ListNumber0">
    <w:name w:val="&gt;ListNumber"/>
    <w:aliases w:val="&gt;ln"/>
    <w:basedOn w:val="ListNumber"/>
    <w:rsid w:val="00F158A5"/>
    <w:pPr>
      <w:ind w:left="720"/>
    </w:pPr>
  </w:style>
  <w:style w:type="paragraph" w:customStyle="1" w:styleId="ListNumber1">
    <w:name w:val="ListNumber..."/>
    <w:aliases w:val="lnn"/>
    <w:basedOn w:val="ListBullet1"/>
    <w:rsid w:val="00F158A5"/>
    <w:rPr>
      <w:color w:val="000080"/>
    </w:rPr>
  </w:style>
  <w:style w:type="paragraph" w:customStyle="1" w:styleId="ListNumber2">
    <w:name w:val="&gt;ListNumber..."/>
    <w:aliases w:val="&gt;lnn"/>
    <w:basedOn w:val="ListNumber1"/>
    <w:rsid w:val="00F158A5"/>
    <w:pPr>
      <w:ind w:left="720"/>
    </w:pPr>
  </w:style>
  <w:style w:type="paragraph" w:customStyle="1" w:styleId="ListVariable">
    <w:name w:val="ListVariable"/>
    <w:aliases w:val="lv"/>
    <w:basedOn w:val="Normal"/>
    <w:next w:val="Normal"/>
    <w:rsid w:val="00F158A5"/>
    <w:pPr>
      <w:spacing w:before="0" w:after="80"/>
      <w:ind w:left="360"/>
    </w:pPr>
    <w:rPr>
      <w:color w:val="008000"/>
    </w:rPr>
  </w:style>
  <w:style w:type="paragraph" w:customStyle="1" w:styleId="ListVariableTerm">
    <w:name w:val="ListVariableTerm"/>
    <w:aliases w:val="lvt"/>
    <w:basedOn w:val="ListVariable"/>
    <w:next w:val="ListVariable"/>
    <w:rsid w:val="00F158A5"/>
    <w:pPr>
      <w:keepNext/>
      <w:spacing w:after="0"/>
      <w:ind w:left="0"/>
    </w:pPr>
  </w:style>
  <w:style w:type="paragraph" w:customStyle="1" w:styleId="ListVariable0">
    <w:name w:val="&gt;ListVariable"/>
    <w:aliases w:val="&gt;lv"/>
    <w:basedOn w:val="ListVariable"/>
    <w:next w:val="Normal"/>
    <w:rsid w:val="00F158A5"/>
    <w:pPr>
      <w:ind w:left="720"/>
    </w:pPr>
    <w:rPr>
      <w:color w:val="800080"/>
    </w:rPr>
  </w:style>
  <w:style w:type="paragraph" w:customStyle="1" w:styleId="ListVariableTerm0">
    <w:name w:val="&gt;ListVariableTerm"/>
    <w:aliases w:val="&gt;lvt"/>
    <w:basedOn w:val="ListVariable0"/>
    <w:next w:val="ListVariable0"/>
    <w:rsid w:val="00F158A5"/>
    <w:pPr>
      <w:spacing w:after="0"/>
      <w:ind w:left="360"/>
    </w:pPr>
  </w:style>
  <w:style w:type="paragraph" w:customStyle="1" w:styleId="CellBody">
    <w:name w:val="CellBody"/>
    <w:aliases w:val="tb"/>
    <w:basedOn w:val="Normal"/>
    <w:rsid w:val="00F158A5"/>
    <w:pPr>
      <w:keepLines/>
      <w:spacing w:before="40" w:after="40"/>
      <w:jc w:val="left"/>
    </w:pPr>
    <w:rPr>
      <w:color w:val="000080"/>
    </w:rPr>
  </w:style>
  <w:style w:type="paragraph" w:customStyle="1" w:styleId="CellCode">
    <w:name w:val="CellCode"/>
    <w:aliases w:val="tc"/>
    <w:basedOn w:val="CellBody"/>
    <w:rsid w:val="00F158A5"/>
    <w:pPr>
      <w:spacing w:line="240" w:lineRule="auto"/>
    </w:pPr>
    <w:rPr>
      <w:rFonts w:ascii="Courier" w:hAnsi="Courier"/>
      <w:sz w:val="18"/>
    </w:rPr>
  </w:style>
  <w:style w:type="paragraph" w:customStyle="1" w:styleId="CellHeading">
    <w:name w:val="CellHeading"/>
    <w:aliases w:val="th"/>
    <w:basedOn w:val="CellBody"/>
    <w:rsid w:val="00F158A5"/>
    <w:rPr>
      <w:b/>
    </w:rPr>
  </w:style>
  <w:style w:type="paragraph" w:customStyle="1" w:styleId="CellSubhead">
    <w:name w:val="CellSubhead"/>
    <w:aliases w:val="ts"/>
    <w:basedOn w:val="CellHeading"/>
    <w:rsid w:val="00F158A5"/>
  </w:style>
  <w:style w:type="paragraph" w:customStyle="1" w:styleId="ChapterTitle">
    <w:name w:val="ChapterTitle"/>
    <w:aliases w:val="ct"/>
    <w:basedOn w:val="Normal"/>
    <w:rsid w:val="00F158A5"/>
    <w:pPr>
      <w:spacing w:before="80" w:after="2160"/>
      <w:jc w:val="right"/>
      <w:outlineLvl w:val="0"/>
    </w:pPr>
    <w:rPr>
      <w:color w:val="FF0000"/>
      <w:sz w:val="48"/>
    </w:rPr>
  </w:style>
  <w:style w:type="paragraph" w:customStyle="1" w:styleId="ChapterLabel">
    <w:name w:val="ChapterLabel"/>
    <w:aliases w:val="cl"/>
    <w:basedOn w:val="ChapterTitle"/>
    <w:rsid w:val="00F158A5"/>
    <w:pPr>
      <w:pageBreakBefore/>
      <w:spacing w:after="480"/>
    </w:pPr>
    <w:rPr>
      <w:b/>
      <w:sz w:val="96"/>
    </w:rPr>
  </w:style>
  <w:style w:type="paragraph" w:customStyle="1" w:styleId="Code">
    <w:name w:val="Code"/>
    <w:aliases w:val="x,c"/>
    <w:basedOn w:val="Normal"/>
    <w:link w:val="CodeChar"/>
    <w:rsid w:val="00F158A5"/>
    <w:pPr>
      <w:pBdr>
        <w:left w:val="single" w:sz="6" w:space="2" w:color="auto"/>
      </w:pBdr>
      <w:tabs>
        <w:tab w:val="bar" w:pos="8460"/>
      </w:tabs>
      <w:spacing w:before="0" w:after="0" w:line="240" w:lineRule="auto"/>
      <w:ind w:left="360" w:right="-1354"/>
      <w:jc w:val="left"/>
    </w:pPr>
    <w:rPr>
      <w:rFonts w:ascii="Courier New" w:hAnsi="Courier New"/>
      <w:color w:val="008000"/>
      <w:spacing w:val="-10"/>
      <w:sz w:val="18"/>
    </w:rPr>
  </w:style>
  <w:style w:type="paragraph" w:customStyle="1" w:styleId="CodeEmphasis">
    <w:name w:val="CodeEmphasis"/>
    <w:aliases w:val="xe"/>
    <w:basedOn w:val="Code"/>
    <w:rsid w:val="00F158A5"/>
    <w:rPr>
      <w:b/>
    </w:rPr>
  </w:style>
  <w:style w:type="paragraph" w:customStyle="1" w:styleId="CodeNum">
    <w:name w:val="CodeNum"/>
    <w:basedOn w:val="Code"/>
    <w:rsid w:val="00F158A5"/>
    <w:pPr>
      <w:numPr>
        <w:numId w:val="3"/>
      </w:numPr>
      <w:spacing w:line="200" w:lineRule="exact"/>
    </w:pPr>
  </w:style>
  <w:style w:type="paragraph" w:customStyle="1" w:styleId="Comment">
    <w:name w:val="Comment"/>
    <w:aliases w:val="z"/>
    <w:basedOn w:val="Normal"/>
    <w:link w:val="CommentChar"/>
    <w:rsid w:val="00F158A5"/>
    <w:pPr>
      <w:spacing w:before="80" w:after="80"/>
    </w:pPr>
    <w:rPr>
      <w:color w:val="0000FF"/>
      <w:u w:val="single"/>
    </w:rPr>
  </w:style>
  <w:style w:type="paragraph" w:customStyle="1" w:styleId="Epigraph">
    <w:name w:val="Epigraph"/>
    <w:aliases w:val="e"/>
    <w:basedOn w:val="Normal"/>
    <w:rsid w:val="00F158A5"/>
    <w:pPr>
      <w:spacing w:before="80" w:after="80"/>
      <w:jc w:val="right"/>
    </w:pPr>
    <w:rPr>
      <w:i/>
    </w:rPr>
  </w:style>
  <w:style w:type="paragraph" w:customStyle="1" w:styleId="EpigraphAuthor">
    <w:name w:val="EpigraphAuthor"/>
    <w:aliases w:val="ea"/>
    <w:basedOn w:val="Epigraph"/>
    <w:rsid w:val="00F158A5"/>
    <w:rPr>
      <w:i w:val="0"/>
    </w:rPr>
  </w:style>
  <w:style w:type="paragraph" w:customStyle="1" w:styleId="EpigraphCitation">
    <w:name w:val="EpigraphCitation"/>
    <w:aliases w:val="ec"/>
    <w:basedOn w:val="Epigraph"/>
    <w:rsid w:val="00F158A5"/>
    <w:pPr>
      <w:spacing w:after="480"/>
    </w:pPr>
  </w:style>
  <w:style w:type="paragraph" w:customStyle="1" w:styleId="ExampleTitle">
    <w:name w:val="ExampleTitle"/>
    <w:aliases w:val="xt"/>
    <w:basedOn w:val="Normal"/>
    <w:next w:val="Code"/>
    <w:link w:val="ExampleTitleChar"/>
    <w:rsid w:val="00F158A5"/>
    <w:pPr>
      <w:pBdr>
        <w:left w:val="single" w:sz="6" w:space="2" w:color="auto"/>
      </w:pBdr>
      <w:spacing w:before="80" w:after="80"/>
      <w:ind w:left="360" w:right="-288"/>
      <w:jc w:val="center"/>
    </w:pPr>
    <w:rPr>
      <w:i/>
      <w:color w:val="008000"/>
    </w:rPr>
  </w:style>
  <w:style w:type="paragraph" w:customStyle="1" w:styleId="FigureHolder">
    <w:name w:val="FigureHolder"/>
    <w:aliases w:val="gh"/>
    <w:basedOn w:val="Normal"/>
    <w:rsid w:val="00F158A5"/>
    <w:pPr>
      <w:spacing w:after="0"/>
      <w:jc w:val="center"/>
    </w:pPr>
    <w:rPr>
      <w:color w:val="800000"/>
    </w:rPr>
  </w:style>
  <w:style w:type="paragraph" w:customStyle="1" w:styleId="FigureTitle">
    <w:name w:val="FigureTitle"/>
    <w:aliases w:val="gt"/>
    <w:basedOn w:val="Normal"/>
    <w:link w:val="FigureTitleChar"/>
    <w:rsid w:val="00F158A5"/>
    <w:pPr>
      <w:spacing w:before="80" w:after="80"/>
      <w:ind w:left="720" w:right="720"/>
      <w:jc w:val="center"/>
    </w:pPr>
    <w:rPr>
      <w:i/>
      <w:color w:val="800000"/>
    </w:rPr>
  </w:style>
  <w:style w:type="character" w:customStyle="1" w:styleId="XRefColor">
    <w:name w:val="XRefColor"/>
    <w:aliases w:val="hc,HacksXRefColor"/>
    <w:rsid w:val="00615F9E"/>
    <w:rPr>
      <w:color w:val="008080"/>
      <w:lang w:val="en-US"/>
    </w:rPr>
  </w:style>
  <w:style w:type="character" w:customStyle="1" w:styleId="XRefColorCW">
    <w:name w:val="XRefColorCW"/>
    <w:aliases w:val="hw,HacksXRefColorCW"/>
    <w:rsid w:val="00615F9E"/>
    <w:rPr>
      <w:rFonts w:ascii="Courier" w:hAnsi="Courier"/>
      <w:color w:val="008080"/>
      <w:lang w:val="en-US"/>
    </w:rPr>
  </w:style>
  <w:style w:type="paragraph" w:customStyle="1" w:styleId="ListSimple">
    <w:name w:val="ListSimple"/>
    <w:aliases w:val="ls"/>
    <w:basedOn w:val="Normal"/>
    <w:rsid w:val="00F158A5"/>
    <w:pPr>
      <w:spacing w:before="0" w:after="0"/>
      <w:ind w:left="360"/>
      <w:jc w:val="left"/>
    </w:pPr>
    <w:rPr>
      <w:color w:val="0000FF"/>
    </w:rPr>
  </w:style>
  <w:style w:type="character" w:customStyle="1" w:styleId="Literal">
    <w:name w:val="Literal"/>
    <w:aliases w:val="fc,literal"/>
    <w:basedOn w:val="DefaultParagraphFont"/>
    <w:rsid w:val="00F158A5"/>
    <w:rPr>
      <w:rFonts w:ascii="Courier" w:hAnsi="Courier"/>
      <w:noProof/>
      <w:color w:val="FF0000"/>
    </w:rPr>
  </w:style>
  <w:style w:type="paragraph" w:customStyle="1" w:styleId="Note">
    <w:name w:val="Note"/>
    <w:aliases w:val="n"/>
    <w:basedOn w:val="Normal"/>
    <w:rsid w:val="00F158A5"/>
    <w:pPr>
      <w:pBdr>
        <w:top w:val="single" w:sz="6" w:space="2" w:color="auto"/>
        <w:bottom w:val="single" w:sz="6" w:space="2" w:color="auto"/>
      </w:pBdr>
      <w:ind w:left="720" w:right="720"/>
    </w:pPr>
    <w:rPr>
      <w:color w:val="008080"/>
    </w:rPr>
  </w:style>
  <w:style w:type="paragraph" w:customStyle="1" w:styleId="NoteCode">
    <w:name w:val="Note&gt;Code"/>
    <w:basedOn w:val="Note"/>
    <w:rsid w:val="00F158A5"/>
    <w:pPr>
      <w:spacing w:before="0" w:after="0" w:line="200" w:lineRule="exact"/>
      <w:jc w:val="left"/>
    </w:pPr>
    <w:rPr>
      <w:rFonts w:ascii="Courier" w:hAnsi="Courier"/>
      <w:sz w:val="18"/>
    </w:rPr>
  </w:style>
  <w:style w:type="paragraph" w:customStyle="1" w:styleId="NoteListBullet">
    <w:name w:val="Note&gt;ListBullet"/>
    <w:basedOn w:val="Note"/>
    <w:rsid w:val="00F158A5"/>
    <w:pPr>
      <w:numPr>
        <w:numId w:val="4"/>
      </w:numPr>
      <w:tabs>
        <w:tab w:val="clear" w:pos="360"/>
      </w:tabs>
      <w:spacing w:before="80" w:after="80"/>
      <w:ind w:left="1080"/>
    </w:pPr>
  </w:style>
  <w:style w:type="paragraph" w:customStyle="1" w:styleId="NoteListNumber">
    <w:name w:val="Note&gt;ListNumber"/>
    <w:basedOn w:val="NoteListBullet"/>
    <w:rsid w:val="00F158A5"/>
    <w:pPr>
      <w:numPr>
        <w:numId w:val="5"/>
      </w:numPr>
      <w:tabs>
        <w:tab w:val="clear" w:pos="360"/>
      </w:tabs>
      <w:ind w:left="1080"/>
    </w:pPr>
  </w:style>
  <w:style w:type="paragraph" w:customStyle="1" w:styleId="NoteWarning">
    <w:name w:val="NoteWarning"/>
    <w:aliases w:val="nw"/>
    <w:basedOn w:val="Note"/>
    <w:rsid w:val="00F158A5"/>
    <w:pPr>
      <w:pBdr>
        <w:top w:val="double" w:sz="6" w:space="2" w:color="auto"/>
        <w:bottom w:val="double" w:sz="6" w:space="2" w:color="auto"/>
      </w:pBdr>
    </w:pPr>
    <w:rPr>
      <w:color w:val="800080"/>
    </w:rPr>
  </w:style>
  <w:style w:type="paragraph" w:customStyle="1" w:styleId="NoteWarningCode">
    <w:name w:val="NoteWarning&gt;Code"/>
    <w:basedOn w:val="NoteWarning"/>
    <w:rsid w:val="00F158A5"/>
    <w:pPr>
      <w:spacing w:before="0" w:after="0" w:line="200" w:lineRule="exact"/>
      <w:jc w:val="left"/>
    </w:pPr>
    <w:rPr>
      <w:rFonts w:ascii="Courier" w:hAnsi="Courier"/>
      <w:sz w:val="18"/>
    </w:rPr>
  </w:style>
  <w:style w:type="paragraph" w:customStyle="1" w:styleId="NoteWarningListBullet">
    <w:name w:val="NoteWarning&gt;ListBullet"/>
    <w:basedOn w:val="NoteWarning"/>
    <w:rsid w:val="00F158A5"/>
    <w:pPr>
      <w:numPr>
        <w:numId w:val="6"/>
      </w:numPr>
      <w:tabs>
        <w:tab w:val="clear" w:pos="360"/>
      </w:tabs>
      <w:spacing w:before="80" w:after="80"/>
      <w:ind w:left="1080"/>
    </w:pPr>
  </w:style>
  <w:style w:type="paragraph" w:customStyle="1" w:styleId="NoteWarningListNumber">
    <w:name w:val="NoteWarning&gt;ListNumber"/>
    <w:basedOn w:val="NoteListBullet"/>
    <w:rsid w:val="00F158A5"/>
    <w:pPr>
      <w:numPr>
        <w:numId w:val="7"/>
      </w:numPr>
      <w:pBdr>
        <w:top w:val="double" w:sz="6" w:space="2" w:color="auto"/>
        <w:bottom w:val="double" w:sz="6" w:space="2" w:color="auto"/>
      </w:pBdr>
      <w:tabs>
        <w:tab w:val="clear" w:pos="360"/>
      </w:tabs>
      <w:ind w:left="1080"/>
    </w:pPr>
    <w:rPr>
      <w:color w:val="800080"/>
    </w:rPr>
  </w:style>
  <w:style w:type="paragraph" w:customStyle="1" w:styleId="Quote1">
    <w:name w:val="Quote1"/>
    <w:aliases w:val="Quote,q"/>
    <w:basedOn w:val="Normal"/>
    <w:rsid w:val="00F158A5"/>
    <w:pPr>
      <w:spacing w:before="80" w:after="80" w:line="240" w:lineRule="auto"/>
      <w:ind w:left="360" w:right="360"/>
    </w:pPr>
    <w:rPr>
      <w:color w:val="008080"/>
      <w:sz w:val="18"/>
    </w:rPr>
  </w:style>
  <w:style w:type="paragraph" w:customStyle="1" w:styleId="RefSynopsis">
    <w:name w:val="RefSynopsis"/>
    <w:aliases w:val="Hack Description,rs,hd,NutSynopsis"/>
    <w:basedOn w:val="Normal"/>
    <w:rsid w:val="00F158A5"/>
    <w:pPr>
      <w:spacing w:before="80" w:after="80"/>
    </w:pPr>
    <w:rPr>
      <w:color w:val="FF00FF"/>
    </w:rPr>
  </w:style>
  <w:style w:type="paragraph" w:customStyle="1" w:styleId="RefPurpose">
    <w:name w:val="RefPurpose"/>
    <w:aliases w:val="rp"/>
    <w:basedOn w:val="RefSynopsis"/>
    <w:rsid w:val="00F158A5"/>
    <w:pPr>
      <w:numPr>
        <w:numId w:val="8"/>
      </w:numPr>
      <w:tabs>
        <w:tab w:val="left" w:pos="360"/>
      </w:tabs>
      <w:spacing w:before="0" w:after="0" w:line="200" w:lineRule="exact"/>
      <w:jc w:val="left"/>
    </w:pPr>
  </w:style>
  <w:style w:type="character" w:customStyle="1" w:styleId="Replaceable">
    <w:name w:val="Replaceable"/>
    <w:aliases w:val="fci,replaceable"/>
    <w:basedOn w:val="DefaultParagraphFont"/>
    <w:rsid w:val="00F158A5"/>
    <w:rPr>
      <w:rFonts w:ascii="Courier" w:hAnsi="Courier"/>
      <w:i/>
      <w:noProof/>
      <w:color w:val="FF0000"/>
    </w:rPr>
  </w:style>
  <w:style w:type="paragraph" w:customStyle="1" w:styleId="SidebarBody">
    <w:name w:val="SidebarBody"/>
    <w:aliases w:val="yb"/>
    <w:basedOn w:val="Normal"/>
    <w:link w:val="SidebarBodyChar"/>
    <w:rsid w:val="00F158A5"/>
    <w:pPr>
      <w:keepLines/>
      <w:framePr w:hSpace="187" w:vSpace="187" w:wrap="notBeside" w:vAnchor="text" w:hAnchor="text" w:y="1"/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pacing w:before="80" w:after="80"/>
      <w:ind w:left="360" w:right="360"/>
    </w:pPr>
    <w:rPr>
      <w:color w:val="008080"/>
    </w:rPr>
  </w:style>
  <w:style w:type="paragraph" w:customStyle="1" w:styleId="SidebarCode">
    <w:name w:val="SidebarCode"/>
    <w:aliases w:val="yc"/>
    <w:basedOn w:val="SidebarBody"/>
    <w:link w:val="SidebarCodeChar"/>
    <w:rsid w:val="00F158A5"/>
    <w:pPr>
      <w:framePr w:wrap="notBeside"/>
      <w:spacing w:before="0" w:after="0" w:line="200" w:lineRule="exact"/>
    </w:pPr>
    <w:rPr>
      <w:rFonts w:ascii="Courier" w:hAnsi="Courier"/>
      <w:sz w:val="18"/>
    </w:rPr>
  </w:style>
  <w:style w:type="paragraph" w:customStyle="1" w:styleId="SidebarListBullet">
    <w:name w:val="SidebarListBullet"/>
    <w:aliases w:val="ylb"/>
    <w:basedOn w:val="ListBullet0"/>
    <w:rsid w:val="00F158A5"/>
    <w:pPr>
      <w:keepNext/>
      <w:framePr w:hSpace="187" w:vSpace="187" w:wrap="notBeside" w:vAnchor="text" w:hAnchor="text" w:y="1"/>
      <w:numPr>
        <w:numId w:val="10"/>
      </w:numPr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uppressAutoHyphens/>
      <w:ind w:left="720" w:right="360"/>
    </w:pPr>
    <w:rPr>
      <w:color w:val="008080"/>
    </w:rPr>
  </w:style>
  <w:style w:type="paragraph" w:customStyle="1" w:styleId="SidebarListNumber">
    <w:name w:val="SidebarListNumber"/>
    <w:aliases w:val="yln"/>
    <w:basedOn w:val="ListNumber"/>
    <w:rsid w:val="00F158A5"/>
    <w:pPr>
      <w:framePr w:hSpace="187" w:vSpace="187" w:wrap="notBeside" w:vAnchor="text" w:hAnchor="text" w:y="1"/>
      <w:numPr>
        <w:ilvl w:val="0"/>
        <w:numId w:val="9"/>
      </w:numPr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pacing w:line="240" w:lineRule="atLeast"/>
      <w:ind w:left="720" w:right="360"/>
    </w:pPr>
    <w:rPr>
      <w:color w:val="008080"/>
    </w:rPr>
  </w:style>
  <w:style w:type="paragraph" w:customStyle="1" w:styleId="SidebarTitle">
    <w:name w:val="SidebarTitle"/>
    <w:aliases w:val="yt"/>
    <w:basedOn w:val="SidebarBody"/>
    <w:rsid w:val="00F158A5"/>
    <w:pPr>
      <w:framePr w:wrap="notBeside"/>
      <w:jc w:val="center"/>
    </w:pPr>
    <w:rPr>
      <w:sz w:val="36"/>
    </w:rPr>
  </w:style>
  <w:style w:type="character" w:customStyle="1" w:styleId="Subscript">
    <w:name w:val="Subscript"/>
    <w:rsid w:val="00AE1827"/>
    <w:rPr>
      <w:rFonts w:ascii="Times" w:hAnsi="Times"/>
      <w:noProof/>
      <w:color w:val="FF0000"/>
      <w:position w:val="-6"/>
      <w:sz w:val="20"/>
    </w:rPr>
  </w:style>
  <w:style w:type="character" w:customStyle="1" w:styleId="Superscript">
    <w:name w:val="Superscript"/>
    <w:rsid w:val="00AE1827"/>
    <w:rPr>
      <w:noProof/>
      <w:color w:val="FF0000"/>
      <w:position w:val="6"/>
    </w:rPr>
  </w:style>
  <w:style w:type="paragraph" w:customStyle="1" w:styleId="TableTitle">
    <w:name w:val="TableTitle"/>
    <w:aliases w:val="tt"/>
    <w:basedOn w:val="FigureTitle"/>
    <w:link w:val="TableTitleChar"/>
    <w:rsid w:val="00F158A5"/>
    <w:pPr>
      <w:spacing w:before="240"/>
    </w:pPr>
    <w:rPr>
      <w:color w:val="000080"/>
    </w:rPr>
  </w:style>
  <w:style w:type="character" w:customStyle="1" w:styleId="UserInput">
    <w:name w:val="User Input"/>
    <w:aliases w:val="fcb,user input"/>
    <w:basedOn w:val="DefaultParagraphFont"/>
    <w:rsid w:val="00F158A5"/>
    <w:rPr>
      <w:rFonts w:ascii="Courier" w:hAnsi="Courier"/>
      <w:b/>
      <w:noProof/>
      <w:color w:val="FF0000"/>
    </w:rPr>
  </w:style>
  <w:style w:type="character" w:customStyle="1" w:styleId="UserInputReplaceable">
    <w:name w:val="User Input Replaceable"/>
    <w:aliases w:val="fcbi,user input replaceable"/>
    <w:basedOn w:val="UserInput"/>
    <w:rsid w:val="00F158A5"/>
    <w:rPr>
      <w:rFonts w:ascii="Courier" w:hAnsi="Courier"/>
      <w:b/>
      <w:i/>
      <w:noProof/>
      <w:color w:val="FF0000"/>
    </w:rPr>
  </w:style>
  <w:style w:type="character" w:styleId="Emphasis">
    <w:name w:val="Emphasis"/>
    <w:aliases w:val="fi,emphasis"/>
    <w:basedOn w:val="DefaultParagraphFont"/>
    <w:rsid w:val="00F158A5"/>
    <w:rPr>
      <w:rFonts w:ascii="Times" w:hAnsi="Times"/>
      <w:i/>
      <w:noProof w:val="0"/>
      <w:color w:val="FF0000"/>
      <w:lang w:val="en-US"/>
    </w:rPr>
  </w:style>
  <w:style w:type="paragraph" w:styleId="DocumentMap">
    <w:name w:val="Document Map"/>
    <w:basedOn w:val="Normal"/>
    <w:semiHidden/>
    <w:rsid w:val="00F158A5"/>
    <w:pPr>
      <w:shd w:val="clear" w:color="auto" w:fill="000080"/>
    </w:pPr>
    <w:rPr>
      <w:rFonts w:ascii="Geneva" w:hAnsi="Geneva"/>
    </w:rPr>
  </w:style>
  <w:style w:type="character" w:customStyle="1" w:styleId="Filename">
    <w:name w:val="Filename"/>
    <w:rsid w:val="00AE1827"/>
    <w:rPr>
      <w:rFonts w:ascii="Times" w:hAnsi="Times"/>
      <w:i/>
      <w:noProof/>
      <w:color w:val="FF9900"/>
    </w:rPr>
  </w:style>
  <w:style w:type="character" w:customStyle="1" w:styleId="TechnicalItalic">
    <w:name w:val="Technical Italic"/>
    <w:aliases w:val="fix,technical italic"/>
    <w:basedOn w:val="DefaultParagraphFont"/>
    <w:rsid w:val="00F158A5"/>
    <w:rPr>
      <w:rFonts w:ascii="Times" w:hAnsi="Times"/>
      <w:i/>
      <w:noProof/>
      <w:color w:val="FF0000"/>
    </w:rPr>
  </w:style>
  <w:style w:type="character" w:styleId="FollowedHyperlink">
    <w:name w:val="FollowedHyperlink"/>
    <w:rsid w:val="00615F9E"/>
    <w:rPr>
      <w:noProof/>
      <w:color w:val="FF0000"/>
      <w:u w:val="none"/>
      <w:lang w:val="en-US"/>
    </w:rPr>
  </w:style>
  <w:style w:type="paragraph" w:styleId="Footer">
    <w:name w:val="footer"/>
    <w:basedOn w:val="Normal"/>
    <w:rsid w:val="00F158A5"/>
    <w:pPr>
      <w:tabs>
        <w:tab w:val="center" w:pos="4320"/>
        <w:tab w:val="right" w:pos="8640"/>
      </w:tabs>
    </w:pPr>
  </w:style>
  <w:style w:type="paragraph" w:styleId="FootnoteText">
    <w:name w:val="footnote text"/>
    <w:aliases w:val="fn"/>
    <w:basedOn w:val="Normal"/>
    <w:semiHidden/>
    <w:rsid w:val="00F158A5"/>
    <w:pPr>
      <w:spacing w:before="60" w:after="60"/>
    </w:pPr>
    <w:rPr>
      <w:sz w:val="18"/>
    </w:rPr>
  </w:style>
  <w:style w:type="paragraph" w:styleId="Header">
    <w:name w:val="header"/>
    <w:basedOn w:val="Normal"/>
    <w:link w:val="HeaderChar"/>
    <w:rsid w:val="00F158A5"/>
    <w:pPr>
      <w:tabs>
        <w:tab w:val="center" w:pos="4320"/>
        <w:tab w:val="right" w:pos="8640"/>
      </w:tabs>
    </w:pPr>
  </w:style>
  <w:style w:type="character" w:styleId="Hyperlink">
    <w:name w:val="Hyperlink"/>
    <w:aliases w:val="url"/>
    <w:basedOn w:val="DefaultParagraphFont"/>
    <w:rsid w:val="00F158A5"/>
    <w:rPr>
      <w:i/>
      <w:color w:val="FF0000"/>
      <w:u w:val="single"/>
    </w:rPr>
  </w:style>
  <w:style w:type="character" w:customStyle="1" w:styleId="InlineComment">
    <w:name w:val="Inline Comment"/>
    <w:rsid w:val="00AE1827"/>
    <w:rPr>
      <w:b/>
      <w:i/>
      <w:caps/>
      <w:color w:val="0000FF"/>
      <w:u w:val="single"/>
      <w:bdr w:val="none" w:sz="0" w:space="0" w:color="auto"/>
    </w:rPr>
  </w:style>
  <w:style w:type="character" w:styleId="PageNumber">
    <w:name w:val="page number"/>
    <w:basedOn w:val="DefaultParagraphFont"/>
    <w:rsid w:val="00F158A5"/>
  </w:style>
  <w:style w:type="character" w:customStyle="1" w:styleId="Symbol">
    <w:name w:val="Symbol"/>
    <w:basedOn w:val="DefaultParagraphFont"/>
    <w:rsid w:val="00F158A5"/>
    <w:rPr>
      <w:rFonts w:ascii="Symbol" w:hAnsi="Symbol"/>
      <w:noProof/>
      <w:color w:val="FF0000"/>
      <w:bdr w:val="none" w:sz="0" w:space="0" w:color="auto"/>
    </w:rPr>
  </w:style>
  <w:style w:type="character" w:styleId="Strong">
    <w:name w:val="Strong"/>
    <w:aliases w:val="fb,bold"/>
    <w:basedOn w:val="DefaultParagraphFont"/>
    <w:rsid w:val="00F158A5"/>
    <w:rPr>
      <w:rFonts w:ascii="Times" w:hAnsi="Times"/>
      <w:b/>
      <w:noProof w:val="0"/>
      <w:color w:val="FF0000"/>
      <w:lang w:val="en-US"/>
    </w:rPr>
  </w:style>
  <w:style w:type="paragraph" w:customStyle="1" w:styleId="SidebarType">
    <w:name w:val="SidebarType"/>
    <w:basedOn w:val="SidebarTitle"/>
    <w:next w:val="SidebarTitle"/>
    <w:rsid w:val="00AE1827"/>
    <w:pPr>
      <w:framePr w:wrap="notBeside"/>
      <w:jc w:val="left"/>
    </w:pPr>
    <w:rPr>
      <w:b/>
      <w:caps/>
      <w:sz w:val="24"/>
    </w:rPr>
  </w:style>
  <w:style w:type="character" w:styleId="FootnoteReference">
    <w:name w:val="footnote reference"/>
    <w:basedOn w:val="DefaultParagraphFont"/>
    <w:semiHidden/>
    <w:rsid w:val="00F158A5"/>
    <w:rPr>
      <w:vertAlign w:val="superscript"/>
    </w:rPr>
  </w:style>
  <w:style w:type="character" w:customStyle="1" w:styleId="Heading1Char">
    <w:name w:val="Heading 1 Char"/>
    <w:aliases w:val="heading 1 Char,HeadA Char,h1 Char"/>
    <w:link w:val="Heading1"/>
    <w:rsid w:val="00F74296"/>
    <w:rPr>
      <w:rFonts w:ascii="Times" w:hAnsi="Times"/>
      <w:b/>
      <w:color w:val="FF0000"/>
      <w:sz w:val="36"/>
    </w:rPr>
  </w:style>
  <w:style w:type="character" w:customStyle="1" w:styleId="CodeChar">
    <w:name w:val="Code Char"/>
    <w:aliases w:val="x Char,c Char"/>
    <w:link w:val="Code"/>
    <w:rsid w:val="006A277C"/>
    <w:rPr>
      <w:rFonts w:ascii="Courier New" w:hAnsi="Courier New"/>
      <w:color w:val="008000"/>
      <w:spacing w:val="-10"/>
      <w:sz w:val="18"/>
    </w:rPr>
  </w:style>
  <w:style w:type="character" w:customStyle="1" w:styleId="ExampleTitleChar">
    <w:name w:val="ExampleTitle Char"/>
    <w:aliases w:val="xt Char"/>
    <w:link w:val="ExampleTitle"/>
    <w:rsid w:val="006A277C"/>
    <w:rPr>
      <w:rFonts w:ascii="Times" w:hAnsi="Times"/>
      <w:i/>
      <w:color w:val="008000"/>
    </w:rPr>
  </w:style>
  <w:style w:type="character" w:customStyle="1" w:styleId="normal1">
    <w:name w:val="normal1"/>
    <w:rsid w:val="003E2F37"/>
    <w:rPr>
      <w:rFonts w:ascii="Arial" w:hAnsi="Arial" w:cs="Arial" w:hint="default"/>
      <w:b w:val="0"/>
      <w:bCs w:val="0"/>
      <w:sz w:val="18"/>
      <w:szCs w:val="18"/>
    </w:rPr>
  </w:style>
  <w:style w:type="character" w:styleId="CommentReference">
    <w:name w:val="annotation reference"/>
    <w:semiHidden/>
    <w:rsid w:val="001C738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C7381"/>
  </w:style>
  <w:style w:type="paragraph" w:styleId="CommentSubject">
    <w:name w:val="annotation subject"/>
    <w:basedOn w:val="CommentText"/>
    <w:next w:val="CommentText"/>
    <w:semiHidden/>
    <w:rsid w:val="001C7381"/>
    <w:rPr>
      <w:b/>
      <w:bCs/>
    </w:rPr>
  </w:style>
  <w:style w:type="paragraph" w:styleId="BalloonText">
    <w:name w:val="Balloon Text"/>
    <w:basedOn w:val="Normal"/>
    <w:semiHidden/>
    <w:rsid w:val="001C7381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 Char"/>
    <w:link w:val="BodyText"/>
    <w:rsid w:val="00A54E41"/>
    <w:rPr>
      <w:rFonts w:ascii="Times" w:hAnsi="Times"/>
      <w:color w:val="000000"/>
      <w:lang w:val="en-US" w:eastAsia="en-US" w:bidi="ar-SA"/>
    </w:rPr>
  </w:style>
  <w:style w:type="character" w:customStyle="1" w:styleId="SidebarBodyChar">
    <w:name w:val="SidebarBody Char"/>
    <w:aliases w:val="yb Char"/>
    <w:link w:val="SidebarBody"/>
    <w:rsid w:val="00A54E41"/>
    <w:rPr>
      <w:rFonts w:ascii="Times" w:hAnsi="Times"/>
      <w:color w:val="008080"/>
    </w:rPr>
  </w:style>
  <w:style w:type="character" w:customStyle="1" w:styleId="SidebarCodeChar">
    <w:name w:val="SidebarCode Char"/>
    <w:aliases w:val="yc Char"/>
    <w:link w:val="SidebarCode"/>
    <w:rsid w:val="00A54E41"/>
    <w:rPr>
      <w:rFonts w:ascii="Courier" w:hAnsi="Courier"/>
      <w:color w:val="008080"/>
      <w:sz w:val="18"/>
    </w:rPr>
  </w:style>
  <w:style w:type="table" w:styleId="TableGrid">
    <w:name w:val="Table Grid"/>
    <w:basedOn w:val="TableNormal"/>
    <w:rsid w:val="00FA0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Caption">
    <w:name w:val="Figure Caption"/>
    <w:basedOn w:val="Normal"/>
    <w:link w:val="FigureCaptionChar"/>
    <w:rsid w:val="00CC55A8"/>
    <w:rPr>
      <w:color w:val="0000FF"/>
    </w:rPr>
  </w:style>
  <w:style w:type="character" w:customStyle="1" w:styleId="FigureCaptionChar">
    <w:name w:val="Figure Caption Char"/>
    <w:link w:val="FigureCaption"/>
    <w:rsid w:val="00CC55A8"/>
    <w:rPr>
      <w:rFonts w:ascii="Times" w:hAnsi="Times"/>
      <w:color w:val="0000FF"/>
      <w:lang w:val="en-US" w:eastAsia="en-US" w:bidi="ar-SA"/>
    </w:rPr>
  </w:style>
  <w:style w:type="paragraph" w:customStyle="1" w:styleId="NumberedBodyText">
    <w:name w:val="Numbered Body Text"/>
    <w:basedOn w:val="BodyText"/>
    <w:rsid w:val="00CC55A8"/>
    <w:pPr>
      <w:numPr>
        <w:numId w:val="11"/>
      </w:numPr>
      <w:spacing w:line="240" w:lineRule="atLeast"/>
      <w:ind w:right="4680"/>
    </w:pPr>
  </w:style>
  <w:style w:type="character" w:customStyle="1" w:styleId="onlineitem">
    <w:name w:val="online item"/>
    <w:aliases w:val="fiy"/>
    <w:basedOn w:val="DefaultParagraphFont"/>
    <w:rsid w:val="00F158A5"/>
    <w:rPr>
      <w:rFonts w:ascii="Times" w:hAnsi="Times"/>
      <w:i/>
      <w:noProof/>
      <w:color w:val="FF0000"/>
    </w:rPr>
  </w:style>
  <w:style w:type="character" w:customStyle="1" w:styleId="subscript0">
    <w:name w:val="subscript"/>
    <w:basedOn w:val="DefaultParagraphFont"/>
    <w:rsid w:val="00F158A5"/>
    <w:rPr>
      <w:rFonts w:ascii="Times" w:hAnsi="Times"/>
      <w:noProof/>
      <w:color w:val="FF0000"/>
      <w:position w:val="-6"/>
      <w:sz w:val="20"/>
    </w:rPr>
  </w:style>
  <w:style w:type="character" w:customStyle="1" w:styleId="superscript0">
    <w:name w:val="superscript"/>
    <w:basedOn w:val="DefaultParagraphFont"/>
    <w:rsid w:val="00F158A5"/>
    <w:rPr>
      <w:noProof/>
      <w:color w:val="FF0000"/>
      <w:position w:val="6"/>
    </w:rPr>
  </w:style>
  <w:style w:type="character" w:customStyle="1" w:styleId="CommentChar">
    <w:name w:val="Comment Char"/>
    <w:aliases w:val="z Char"/>
    <w:link w:val="Comment"/>
    <w:rsid w:val="00E33024"/>
    <w:rPr>
      <w:rFonts w:ascii="Times" w:hAnsi="Times"/>
      <w:color w:val="0000FF"/>
      <w:u w:val="single"/>
    </w:rPr>
  </w:style>
  <w:style w:type="character" w:customStyle="1" w:styleId="CommentTextChar">
    <w:name w:val="Comment Text Char"/>
    <w:link w:val="CommentText"/>
    <w:semiHidden/>
    <w:locked/>
    <w:rsid w:val="00D44EB5"/>
    <w:rPr>
      <w:rFonts w:ascii="Times" w:hAnsi="Times"/>
      <w:color w:val="000000"/>
      <w:lang w:val="en-US" w:eastAsia="en-US" w:bidi="ar-SA"/>
    </w:rPr>
  </w:style>
  <w:style w:type="character" w:customStyle="1" w:styleId="ListBulletChar">
    <w:name w:val="ListBullet Char"/>
    <w:aliases w:val="lb Char"/>
    <w:link w:val="ListBullet0"/>
    <w:rsid w:val="003B6D75"/>
    <w:rPr>
      <w:rFonts w:ascii="Times" w:hAnsi="Times"/>
      <w:color w:val="800000"/>
    </w:rPr>
  </w:style>
  <w:style w:type="paragraph" w:styleId="NormalWeb">
    <w:name w:val="Normal (Web)"/>
    <w:basedOn w:val="Normal"/>
    <w:rsid w:val="00280C68"/>
    <w:pPr>
      <w:spacing w:before="100" w:beforeAutospacing="1" w:after="100" w:afterAutospacing="1" w:line="240" w:lineRule="auto"/>
      <w:jc w:val="left"/>
    </w:pPr>
    <w:rPr>
      <w:rFonts w:ascii="Arial" w:hAnsi="Arial" w:cs="Arial"/>
      <w:color w:val="auto"/>
      <w:sz w:val="18"/>
      <w:szCs w:val="18"/>
    </w:rPr>
  </w:style>
  <w:style w:type="character" w:customStyle="1" w:styleId="nowrap1">
    <w:name w:val="nowrap1"/>
    <w:basedOn w:val="DefaultParagraphFont"/>
    <w:rsid w:val="00A83EB1"/>
  </w:style>
  <w:style w:type="character" w:customStyle="1" w:styleId="sortkey3">
    <w:name w:val="sortkey3"/>
    <w:basedOn w:val="DefaultParagraphFont"/>
    <w:rsid w:val="00A83EB1"/>
  </w:style>
  <w:style w:type="character" w:customStyle="1" w:styleId="FigureTitleChar">
    <w:name w:val="FigureTitle Char"/>
    <w:aliases w:val="gt Char"/>
    <w:link w:val="FigureTitle"/>
    <w:rsid w:val="009278BE"/>
    <w:rPr>
      <w:rFonts w:ascii="Times" w:hAnsi="Times"/>
      <w:i/>
      <w:color w:val="800000"/>
    </w:rPr>
  </w:style>
  <w:style w:type="character" w:customStyle="1" w:styleId="TableTitleChar">
    <w:name w:val="TableTitle Char"/>
    <w:aliases w:val="tt Char"/>
    <w:link w:val="TableTitle"/>
    <w:rsid w:val="009278BE"/>
    <w:rPr>
      <w:rFonts w:ascii="Times" w:hAnsi="Times"/>
      <w:i/>
      <w:color w:val="000080"/>
    </w:rPr>
  </w:style>
  <w:style w:type="character" w:customStyle="1" w:styleId="UnresolvedMention1">
    <w:name w:val="Unresolved Mention1"/>
    <w:uiPriority w:val="99"/>
    <w:semiHidden/>
    <w:unhideWhenUsed/>
    <w:rsid w:val="0070375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485C"/>
    <w:rPr>
      <w:rFonts w:ascii="Times" w:hAnsi="Times"/>
      <w:color w:val="000000"/>
    </w:rPr>
  </w:style>
  <w:style w:type="character" w:styleId="PlaceholderText">
    <w:name w:val="Placeholder Text"/>
    <w:basedOn w:val="DefaultParagraphFont"/>
    <w:uiPriority w:val="99"/>
    <w:semiHidden/>
    <w:rsid w:val="001E4435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E4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5F2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1E0F3A"/>
    <w:rPr>
      <w:rFonts w:ascii="Times" w:hAnsi="Time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1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2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6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2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2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3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8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4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2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1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2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3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3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8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5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5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9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0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9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2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0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4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6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1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6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0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3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5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9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9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8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2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57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33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9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5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5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7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5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7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4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5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7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7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3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5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1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0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0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0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7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3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4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9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5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9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6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56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85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0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3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9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5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9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1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2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8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3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1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5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6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1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8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2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2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0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7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63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0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9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2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4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94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01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4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7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8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0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5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5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0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8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9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3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5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5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4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8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53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9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3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3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5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1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2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5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8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8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7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8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4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6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55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2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1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9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3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8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74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6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6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8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53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9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5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7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9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2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3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8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23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5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9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7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9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4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2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9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1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4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4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12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8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1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3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5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0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5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5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5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5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7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1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2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0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8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2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9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6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2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5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4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5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1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6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5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4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1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4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3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8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74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7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16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9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4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7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9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5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3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3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1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3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0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8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0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7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1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9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0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3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2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3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0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5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4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4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9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4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3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4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7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0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4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0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6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8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9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4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1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4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2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1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0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8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0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9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0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1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5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2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1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0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9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43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9091">
          <w:marLeft w:val="0"/>
          <w:marRight w:val="0"/>
          <w:marTop w:val="100"/>
          <w:marBottom w:val="100"/>
          <w:divBdr>
            <w:top w:val="single" w:sz="4" w:space="1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2746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6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4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4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4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3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5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9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80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8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9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6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4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5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3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40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8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0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8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6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0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3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8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5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1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8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4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6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5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7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7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8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1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0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1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2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0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6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6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2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4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9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6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6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0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5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4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0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7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7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2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1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1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8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4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9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97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7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8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9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3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3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3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6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7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6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8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5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6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7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1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7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9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8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7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9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0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0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6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6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8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8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0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7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2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2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6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5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9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5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8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1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1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4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3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3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7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2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06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1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8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5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5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7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0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1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4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8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2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8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5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3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7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0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9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6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3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1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5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8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0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5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53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8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9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4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4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5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2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2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4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45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4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5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9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1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0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0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7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24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6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9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7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7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1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4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0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5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2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8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2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3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5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7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42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1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7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6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6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6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14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8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26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66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2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5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5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8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0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81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5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1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5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2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0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65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7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9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0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8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8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0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2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7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3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6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1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1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2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66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0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61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7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3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0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9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3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5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7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5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9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2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9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2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1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5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9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8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1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9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0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13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8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4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0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06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5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86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7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5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3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1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9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7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3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4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2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3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43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5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6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5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5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03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2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9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2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2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2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3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4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6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6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7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6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0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4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0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0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8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3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1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2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2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8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1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1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2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3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5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5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7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84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2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0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3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5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87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3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13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0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16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3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2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9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1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9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3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6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94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16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3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9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62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2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8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2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7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3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2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8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4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8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5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5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9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1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1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84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9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8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3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5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8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5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2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33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8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0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4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7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9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5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3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5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2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6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2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5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0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7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8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1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30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9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6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3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93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49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4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3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7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3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2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1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7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9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2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5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89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7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6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2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3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33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2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4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1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4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1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5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6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4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7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5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9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2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5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9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7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2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1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3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0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9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6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4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3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1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0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6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5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4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6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5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6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5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3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0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2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9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1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6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5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3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8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0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3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5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9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3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2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9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5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6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1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3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69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49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8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7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5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2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2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6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0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2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1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2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14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4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8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0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0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3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9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7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9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6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1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8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0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1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4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9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9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5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1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4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1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7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3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3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9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6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9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02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9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9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9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5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73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1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2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23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1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0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55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8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1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744760">
      <w:bodyDiv w:val="1"/>
      <w:marLeft w:val="63"/>
      <w:marRight w:val="63"/>
      <w:marTop w:val="63"/>
      <w:marBottom w:val="6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9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6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33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2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5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1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5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6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7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9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842079">
      <w:bodyDiv w:val="1"/>
      <w:marLeft w:val="63"/>
      <w:marRight w:val="63"/>
      <w:marTop w:val="63"/>
      <w:marBottom w:val="6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8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2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7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66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1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2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6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7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7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4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6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3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3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54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9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9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9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7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7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2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2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7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8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6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4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5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8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0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3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7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5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9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8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5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1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5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6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0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0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7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6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0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6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1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7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2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7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8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9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5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9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6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4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8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0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0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06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0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5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7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6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9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2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1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9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4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7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2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7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4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5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1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2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1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7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4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1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2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3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8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7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3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0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4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7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73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3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8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1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20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86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9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5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6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8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5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8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4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3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9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27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7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2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6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93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1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1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8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3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9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2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05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4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53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2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5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1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0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06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2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0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4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4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1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6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2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9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0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1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1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7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9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8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4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5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7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7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4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5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7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1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4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2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3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1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4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74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4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5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8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6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9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2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4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5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5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8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1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7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8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9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8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8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5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0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0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9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6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1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4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4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0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8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3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5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8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0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5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0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5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2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7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8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1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1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4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4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9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2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70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5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9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9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1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2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1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1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8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5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3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5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26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1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9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1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1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0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5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6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5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6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8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6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2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4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63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3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4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04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1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8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89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3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3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7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8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7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2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66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1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9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5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9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6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1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77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9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1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0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7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4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8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7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0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0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3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2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6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9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0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0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1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0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6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7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9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5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4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9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3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4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6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1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1092">
      <w:bodyDiv w:val="1"/>
      <w:marLeft w:val="63"/>
      <w:marRight w:val="63"/>
      <w:marTop w:val="63"/>
      <w:marBottom w:val="6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9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7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6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2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8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8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0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3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0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8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4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1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3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0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3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0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6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0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6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1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2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6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21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5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2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6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7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86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19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9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2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46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9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0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4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0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84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7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8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8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8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2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4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6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4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6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4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3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2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9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1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6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1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2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1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9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6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4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8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4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4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2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7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7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67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3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9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6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4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52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5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0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6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1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8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8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7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4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7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9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4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2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6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9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2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9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9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1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9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4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0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57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5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7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6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1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9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0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3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6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93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4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8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0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4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9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5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9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0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1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4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1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3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5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45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4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6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8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6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4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24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5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8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4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3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2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8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1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6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0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4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73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2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7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1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7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7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6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4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5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1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0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9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3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7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5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1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6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2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1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8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1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7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15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0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4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2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5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3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9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6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3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9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9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06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7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6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7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7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6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8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1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3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3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9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9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4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7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4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7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2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8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03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43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5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4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3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7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4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3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1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0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2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1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3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5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0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1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7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7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8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0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5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1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3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6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0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5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1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4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4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4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86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4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6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6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7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9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9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1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7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2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1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2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4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8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8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2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8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76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8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6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46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5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6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79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26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76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0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1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1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4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9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2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1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0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2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77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5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2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0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3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0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2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0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94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00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8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6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9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4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6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1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2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5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0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0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0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7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3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44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7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1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4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5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96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3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5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55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0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2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1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6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8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2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4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7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8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64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9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7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5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7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6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1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2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0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5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1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0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4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5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5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7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6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9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3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4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5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1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8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3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16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6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2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7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2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23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2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4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0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3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3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8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7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23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43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1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7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0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2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56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5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6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3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4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9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9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5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4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4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0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2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9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2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1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0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3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0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2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7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0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7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9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7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1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1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8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2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0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6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0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4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4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6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8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4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5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0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8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2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9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7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6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8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7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7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7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6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8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9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8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2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2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8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1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65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4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9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4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9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1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6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3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90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75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1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7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3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0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2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5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9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8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0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2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3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0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00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9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1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7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55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1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9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8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6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5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5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3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3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8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7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1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6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8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6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2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8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7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9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0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4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1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0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1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1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93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8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0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3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6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0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2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2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0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7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2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4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0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2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9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76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2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06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6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5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3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5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26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9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8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2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2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2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4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2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7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9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2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4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6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6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1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9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62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0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8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6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2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9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9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5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5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0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5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0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93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8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5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1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5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2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2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9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0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7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8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8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0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3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7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6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8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3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3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9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9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33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4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1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6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9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3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1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6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6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8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3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3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8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2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69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8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4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9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4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66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4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3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6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1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4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8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4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3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5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6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1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4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45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2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3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7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3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7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4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4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8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4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2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6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94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0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9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2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9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86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3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3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09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5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0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9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1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3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3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2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7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1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1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4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33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8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7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5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8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2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3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86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0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1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1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5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83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0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5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7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1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8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4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0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94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3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66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7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9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9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0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5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7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2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3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7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3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3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1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1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0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2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3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6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25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2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0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2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5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4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8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95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8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4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4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7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4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7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0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16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1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3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9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1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76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2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9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5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2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2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1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9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6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4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8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4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6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7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0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8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3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0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9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0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0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4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3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5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4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7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9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4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6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0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5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5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9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0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09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3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3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2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6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0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6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3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6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8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4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0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9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8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2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7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48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0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8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3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4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0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5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6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7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2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6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2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4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3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4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0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2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7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8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00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5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8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5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7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7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1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2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0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7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9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0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7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8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7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8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7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9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0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7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4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3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8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4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1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6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5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7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5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9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62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4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7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1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7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9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6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6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9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9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7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4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6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0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8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8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0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9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1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7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6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6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0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26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3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6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6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6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9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9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9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6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22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1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3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5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8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2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4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8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19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9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0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4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2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08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6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8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8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4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0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5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8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9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6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3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4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5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2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3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9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5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7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8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5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9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7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4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43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6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8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3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9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6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8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8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4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9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04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7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84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1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2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93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50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8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9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8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8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2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2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0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9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6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0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3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5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7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5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3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1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7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1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4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5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1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4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1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56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0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7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9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2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1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15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7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3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6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5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4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2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9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7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9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3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2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3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26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3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9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4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5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9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1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2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4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8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2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4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0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7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3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97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5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06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2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1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9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4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8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8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1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2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5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8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0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6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8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1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7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4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8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7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3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8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1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3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9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1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9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7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1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2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82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46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8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8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25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0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3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5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5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4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9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86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0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3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3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3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5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5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1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8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3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2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7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2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89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9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8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9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3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9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0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3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6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6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5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2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2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4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2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7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2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3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2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2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0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5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0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0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2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7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9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5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4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9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1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12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7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9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8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5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4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9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3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0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3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2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8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8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5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9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2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8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8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6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2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3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9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0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8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2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8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3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7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74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74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7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9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9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4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4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5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1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6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5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6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5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9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8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4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8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2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8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5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6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4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66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6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3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4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2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4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35072">
      <w:bodyDiv w:val="1"/>
      <w:marLeft w:val="63"/>
      <w:marRight w:val="63"/>
      <w:marTop w:val="63"/>
      <w:marBottom w:val="6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1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6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1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3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8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9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1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7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8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4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8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3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1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5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8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0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9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93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0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7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5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9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2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3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6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74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5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8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2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5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8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3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6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6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4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5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9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1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8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8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0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6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7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6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6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5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9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9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73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3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9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3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26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8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3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8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5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1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0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5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0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33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5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7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94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4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4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0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9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2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2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5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7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3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9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7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1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13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2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5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9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8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2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8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2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2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8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8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2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5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1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7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4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4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8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6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9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5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3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3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83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9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4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7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7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4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8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0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6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3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7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4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84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4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4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0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8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4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26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2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6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1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0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3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8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3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5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5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8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8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2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7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8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0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4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1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8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0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2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1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7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1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7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7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7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3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8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3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7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7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6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1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7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52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1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4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5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87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2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0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0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0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8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2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5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1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5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9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6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7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3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8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5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2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0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3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3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0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6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7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8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5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0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8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5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8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7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16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5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8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9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3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5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5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5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6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8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9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0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2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9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8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6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7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0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9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1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2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36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2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7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8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4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2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8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86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1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4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0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8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9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2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5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2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8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9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5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1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9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4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8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04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03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0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My%20Documents\O'Reilly%20Template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8C9D7-B0AB-4C6B-B839-CB8360392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O'Reilly Template2.dot</Template>
  <TotalTime>3550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IDesign Method Book</vt:lpstr>
    </vt:vector>
  </TitlesOfParts>
  <Company>IDesign Inc.</Company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IDesign Method Book</dc:title>
  <dc:creator>Juval Lowy</dc:creator>
  <cp:lastModifiedBy>Juval Lowy</cp:lastModifiedBy>
  <cp:revision>340</cp:revision>
  <cp:lastPrinted>2018-08-28T16:15:00Z</cp:lastPrinted>
  <dcterms:created xsi:type="dcterms:W3CDTF">2019-04-06T16:50:00Z</dcterms:created>
  <dcterms:modified xsi:type="dcterms:W3CDTF">2019-10-31T03:28:00Z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Spaces">
    <vt:i4>4</vt:i4>
  </property>
  <property fmtid="{D5CDD505-2E9C-101B-9397-08002B2CF9AE}" pid="3" name="InsertFilenameNotFigure">
    <vt:bool>false</vt:bool>
  </property>
  <property fmtid="{D5CDD505-2E9C-101B-9397-08002B2CF9AE}" pid="4" name="MaxCodeLineLength">
    <vt:i4>85</vt:i4>
  </property>
  <property fmtid="{D5CDD505-2E9C-101B-9397-08002B2CF9AE}" pid="5" name="ListAllDocumentStyles">
    <vt:bool>false</vt:bool>
  </property>
  <property fmtid="{D5CDD505-2E9C-101B-9397-08002B2CF9AE}" pid="6" name="BookSeries">
    <vt:lpwstr>Main</vt:lpwstr>
  </property>
  <property fmtid="{D5CDD505-2E9C-101B-9397-08002B2CF9AE}" pid="7" name="Review Notes">
    <vt:lpwstr>Test</vt:lpwstr>
  </property>
  <property fmtid="{D5CDD505-2E9C-101B-9397-08002B2CF9AE}" pid="8" name="Reviewed by">
    <vt:lpwstr>Juval</vt:lpwstr>
  </property>
  <property fmtid="{D5CDD505-2E9C-101B-9397-08002B2CF9AE}" pid="9" name="_NewReviewCycle">
    <vt:lpwstr/>
  </property>
</Properties>
</file>